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A0FAC" w14:textId="20E07D3D" w:rsidR="006511D7" w:rsidRPr="00241E7C" w:rsidRDefault="006511D7" w:rsidP="006511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8</w:t>
      </w:r>
      <w:r w:rsidR="00567817">
        <w:rPr>
          <w:b/>
          <w:noProof/>
          <w:sz w:val="24"/>
        </w:rPr>
        <w:t>9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AD0D05" w:rsidRPr="00AD0D05">
        <w:rPr>
          <w:b/>
          <w:i/>
          <w:noProof/>
          <w:sz w:val="28"/>
        </w:rPr>
        <w:t>R4-181576</w:t>
      </w:r>
      <w:r w:rsidR="00AD0D05">
        <w:rPr>
          <w:b/>
          <w:i/>
          <w:noProof/>
          <w:sz w:val="28"/>
        </w:rPr>
        <w:t>6</w:t>
      </w:r>
    </w:p>
    <w:p w14:paraId="695A09BD" w14:textId="65669C75" w:rsidR="001E41F3" w:rsidRDefault="00567817" w:rsidP="006511D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eastAsia="zh-CN"/>
        </w:rPr>
        <w:t>Spokane, Washington, USA</w:t>
      </w:r>
      <w:r w:rsidR="006511D7">
        <w:rPr>
          <w:rFonts w:cs="Arial"/>
          <w:b/>
          <w:sz w:val="24"/>
          <w:szCs w:val="28"/>
          <w:lang w:eastAsia="zh-CN"/>
        </w:rPr>
        <w:t xml:space="preserve">, </w:t>
      </w:r>
      <w:r>
        <w:rPr>
          <w:rFonts w:cs="Arial"/>
          <w:b/>
          <w:sz w:val="24"/>
          <w:szCs w:val="28"/>
          <w:lang w:eastAsia="zh-CN"/>
        </w:rPr>
        <w:t>12</w:t>
      </w:r>
      <w:r w:rsidR="006511D7">
        <w:rPr>
          <w:rFonts w:cs="Arial"/>
          <w:b/>
          <w:sz w:val="24"/>
          <w:szCs w:val="28"/>
          <w:lang w:eastAsia="zh-CN"/>
        </w:rPr>
        <w:t xml:space="preserve"> – 1</w:t>
      </w:r>
      <w:r>
        <w:rPr>
          <w:rFonts w:cs="Arial"/>
          <w:b/>
          <w:sz w:val="24"/>
          <w:szCs w:val="28"/>
          <w:lang w:eastAsia="zh-CN"/>
        </w:rPr>
        <w:t>6</w:t>
      </w:r>
      <w:r w:rsidR="006511D7">
        <w:rPr>
          <w:rFonts w:cs="Arial"/>
          <w:b/>
          <w:sz w:val="24"/>
          <w:szCs w:val="28"/>
          <w:lang w:eastAsia="zh-CN"/>
        </w:rPr>
        <w:t xml:space="preserve"> </w:t>
      </w:r>
      <w:r>
        <w:rPr>
          <w:rFonts w:cs="Arial"/>
          <w:b/>
          <w:sz w:val="24"/>
          <w:szCs w:val="28"/>
          <w:lang w:eastAsia="zh-CN"/>
        </w:rPr>
        <w:t>November</w:t>
      </w:r>
      <w:r w:rsidR="006511D7" w:rsidRPr="008811BC">
        <w:rPr>
          <w:rFonts w:cs="Arial"/>
          <w:b/>
          <w:sz w:val="24"/>
          <w:szCs w:val="28"/>
          <w:lang w:eastAsia="zh-CN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9F2E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483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5203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9C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9BA6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A9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93882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4112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797F9" w14:textId="54BD56D0" w:rsidR="001E41F3" w:rsidRPr="00410371" w:rsidRDefault="00F60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65F2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0E0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A997B" w14:textId="4D38177C" w:rsidR="001E41F3" w:rsidRPr="00F60592" w:rsidRDefault="00C43E0C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AEC4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BDBA28" w14:textId="441846FC" w:rsidR="001E41F3" w:rsidRPr="00410371" w:rsidRDefault="00F60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96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10478" w14:textId="7F8B463D" w:rsidR="001E41F3" w:rsidRPr="00410371" w:rsidRDefault="00F60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65F2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7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348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A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13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241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80BF19" w14:textId="77777777" w:rsidTr="00547111">
        <w:tc>
          <w:tcPr>
            <w:tcW w:w="9641" w:type="dxa"/>
            <w:gridSpan w:val="9"/>
          </w:tcPr>
          <w:p w14:paraId="45160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0220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07808E" w14:textId="77777777" w:rsidTr="00A7671C">
        <w:tc>
          <w:tcPr>
            <w:tcW w:w="2835" w:type="dxa"/>
          </w:tcPr>
          <w:p w14:paraId="17977C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31F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D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6F8F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0D613" w14:textId="2577796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148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EC088" w14:textId="737904B6" w:rsidR="00F25D98" w:rsidRDefault="00F60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9CFB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9B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DBB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3E0C42" w14:textId="77777777" w:rsidTr="00547111">
        <w:tc>
          <w:tcPr>
            <w:tcW w:w="9640" w:type="dxa"/>
            <w:gridSpan w:val="11"/>
          </w:tcPr>
          <w:p w14:paraId="76B21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DA5F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91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840DF" w14:textId="0EA30A5D" w:rsidR="001E41F3" w:rsidRDefault="0016315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in NR RLM</w:t>
            </w:r>
          </w:p>
        </w:tc>
      </w:tr>
      <w:tr w:rsidR="001E41F3" w14:paraId="3B6207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4F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2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22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1A3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C66D8" w14:textId="76C29806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439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A0A9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1B117" w14:textId="256BB443" w:rsidR="001E41F3" w:rsidRDefault="00F605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4F29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D2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1D4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45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282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AC11F7" w14:textId="24434A4E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 w:rsidRPr="00A4400D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13A11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CC8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70B174" w14:textId="17CF2246" w:rsidR="001E41F3" w:rsidRDefault="005A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1E41F3" w14:paraId="5B622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E4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0F7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A25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300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EC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1ED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DC7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7813B7" w14:textId="7098328E" w:rsidR="001E41F3" w:rsidRDefault="00F60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8F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846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D99CB" w14:textId="6CC287E0" w:rsidR="001E41F3" w:rsidRDefault="00F60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2548D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73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20E9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B3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9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AB5507F" w14:textId="77777777" w:rsidTr="00547111">
        <w:tc>
          <w:tcPr>
            <w:tcW w:w="1843" w:type="dxa"/>
          </w:tcPr>
          <w:p w14:paraId="70C82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9A9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36CD" w14:paraId="4F39D5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DE2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F41043" w14:textId="790CBE7D" w:rsidR="00752ECD" w:rsidRDefault="00752EC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TBD is remaining in core requirements and still cannot be resolved in this release</w:t>
            </w:r>
            <w:r>
              <w:rPr>
                <w:noProof/>
                <w:lang w:val="en-US"/>
              </w:rPr>
              <w:t>.</w:t>
            </w:r>
          </w:p>
          <w:p w14:paraId="633A50C7" w14:textId="57CBC93D" w:rsidR="001E41F3" w:rsidRPr="005D36CD" w:rsidRDefault="00752EC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There are neither hypothetical channel configurations nor requirements for the second BLER pair in Rel-15 38.133, which is still TBD</w:t>
            </w:r>
          </w:p>
        </w:tc>
      </w:tr>
      <w:tr w:rsidR="001E41F3" w:rsidRPr="005D36CD" w14:paraId="762B6C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62AB2" w14:textId="77777777" w:rsidR="001E41F3" w:rsidRPr="005D36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0EEF0" w14:textId="77777777" w:rsidR="001E41F3" w:rsidRPr="005D36C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56CC5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6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88615" w14:textId="61209926" w:rsidR="001E41F3" w:rsidRDefault="00752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second BLER pair in this version of specification</w:t>
            </w:r>
          </w:p>
        </w:tc>
      </w:tr>
      <w:tr w:rsidR="001E41F3" w14:paraId="24ED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F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0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6A9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30E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74389" w14:textId="750DF2C9" w:rsidR="001E41F3" w:rsidRDefault="00752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TBD is remaining in core requirements and still cannot be resolved in this release</w:t>
            </w:r>
          </w:p>
        </w:tc>
      </w:tr>
      <w:tr w:rsidR="001E41F3" w14:paraId="04A6AE81" w14:textId="77777777" w:rsidTr="00547111">
        <w:tc>
          <w:tcPr>
            <w:tcW w:w="2694" w:type="dxa"/>
            <w:gridSpan w:val="2"/>
          </w:tcPr>
          <w:p w14:paraId="10BBE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4C5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930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13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7ADF4" w14:textId="4FEBD518" w:rsidR="001E41F3" w:rsidRPr="0051453F" w:rsidRDefault="00752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</w:t>
            </w:r>
            <w:r w:rsidR="005C7460">
              <w:rPr>
                <w:noProof/>
              </w:rPr>
              <w:t>, 8.1.2.1, 8.1.3.1</w:t>
            </w:r>
          </w:p>
        </w:tc>
      </w:tr>
      <w:tr w:rsidR="001E41F3" w14:paraId="52C6F2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5B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AC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03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A3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6F1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B68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162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25E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89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7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BD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17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058D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9D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0EE7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E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2E233" w14:textId="0D51F2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9E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E83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5912A" w14:textId="11BCA4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6A90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3B6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EC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D96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8173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5FF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5467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242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E5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C071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68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42C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E4B7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298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D147E3" w14:textId="77777777" w:rsidR="0016315A" w:rsidRPr="00D76831" w:rsidRDefault="0016315A" w:rsidP="0016315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D76831">
        <w:rPr>
          <w:rFonts w:ascii="Arial" w:hAnsi="Arial"/>
          <w:sz w:val="32"/>
        </w:rPr>
        <w:lastRenderedPageBreak/>
        <w:t>8.1</w:t>
      </w:r>
      <w:r w:rsidRPr="00D76831">
        <w:rPr>
          <w:rFonts w:ascii="Arial" w:hAnsi="Arial"/>
          <w:sz w:val="32"/>
        </w:rPr>
        <w:tab/>
        <w:t>Radio Link Monitoring</w:t>
      </w:r>
    </w:p>
    <w:p w14:paraId="3ABF887C" w14:textId="77777777" w:rsidR="0016315A" w:rsidRPr="00D76831" w:rsidRDefault="0016315A" w:rsidP="0016315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D76831">
        <w:rPr>
          <w:rFonts w:ascii="Arial" w:hAnsi="Arial"/>
          <w:sz w:val="28"/>
        </w:rPr>
        <w:t>8.1.1</w:t>
      </w:r>
      <w:r w:rsidRPr="00D76831">
        <w:rPr>
          <w:rFonts w:ascii="Arial" w:hAnsi="Arial"/>
          <w:sz w:val="28"/>
        </w:rPr>
        <w:tab/>
        <w:t>Introduction</w:t>
      </w:r>
    </w:p>
    <w:p w14:paraId="60E3DFA7" w14:textId="77777777" w:rsidR="0016315A" w:rsidRPr="00D76831" w:rsidRDefault="0016315A" w:rsidP="0016315A">
      <w:pPr>
        <w:rPr>
          <w:rFonts w:cs="v5.0.0"/>
        </w:rPr>
      </w:pPr>
      <w:r w:rsidRPr="00D76831">
        <w:rPr>
          <w:rFonts w:cs="v5.0.0"/>
        </w:rPr>
        <w:t xml:space="preserve">The UE shall monitor the downlink link quality based on the reference signal in the configured RLM-RS resource(s) </w:t>
      </w:r>
      <w:proofErr w:type="gramStart"/>
      <w:r w:rsidRPr="00D76831">
        <w:rPr>
          <w:rFonts w:cs="v5.0.0"/>
        </w:rPr>
        <w:t>in order to</w:t>
      </w:r>
      <w:proofErr w:type="gramEnd"/>
      <w:r w:rsidRPr="00D76831">
        <w:rPr>
          <w:rFonts w:cs="v5.0.0"/>
        </w:rPr>
        <w:t xml:space="preserve"> detect the </w:t>
      </w:r>
      <w:r w:rsidRPr="00D76831">
        <w:t xml:space="preserve">downlink radio link quality of the </w:t>
      </w:r>
      <w:proofErr w:type="spellStart"/>
      <w:r w:rsidRPr="00D76831">
        <w:t>PCell</w:t>
      </w:r>
      <w:proofErr w:type="spellEnd"/>
      <w:r w:rsidRPr="00D76831">
        <w:t xml:space="preserve"> and </w:t>
      </w:r>
      <w:proofErr w:type="spellStart"/>
      <w:r w:rsidRPr="00D76831">
        <w:rPr>
          <w:rFonts w:hint="eastAsia"/>
        </w:rPr>
        <w:t>PSCell</w:t>
      </w:r>
      <w:proofErr w:type="spellEnd"/>
      <w:r w:rsidRPr="00D76831">
        <w:rPr>
          <w:rFonts w:cs="v5.0.0"/>
        </w:rPr>
        <w:t xml:space="preserve"> as specified in [3]. The configured RLM-RS resources can be all SSBs, or all CSI-RSs, or a mix of SSBs and CSI-RSs. UE is not required to perform RLM outside the active DL BWP.</w:t>
      </w:r>
    </w:p>
    <w:p w14:paraId="2107E502" w14:textId="77777777" w:rsidR="0016315A" w:rsidRPr="00D76831" w:rsidRDefault="0016315A" w:rsidP="0016315A">
      <w:r w:rsidRPr="00D76831">
        <w:rPr>
          <w:rFonts w:eastAsia="?? ??" w:cs="v5.0.0"/>
        </w:rPr>
        <w:t xml:space="preserve">On each RLM-RS resource, the UE shall estimate the downlink radio link quality and compare it to the thresholds </w:t>
      </w:r>
      <w:proofErr w:type="spellStart"/>
      <w:r w:rsidRPr="00D76831">
        <w:rPr>
          <w:rFonts w:cs="v5.0.0"/>
        </w:rPr>
        <w:t>Q</w:t>
      </w:r>
      <w:r w:rsidRPr="00D76831">
        <w:rPr>
          <w:rFonts w:cs="v5.0.0"/>
          <w:vertAlign w:val="subscript"/>
        </w:rPr>
        <w:t>out</w:t>
      </w:r>
      <w:proofErr w:type="spellEnd"/>
      <w:r w:rsidRPr="00D76831">
        <w:rPr>
          <w:rFonts w:eastAsia="?? ??" w:cs="v5.0.0"/>
        </w:rPr>
        <w:t xml:space="preserve"> and </w:t>
      </w:r>
      <w:r w:rsidRPr="00D76831">
        <w:rPr>
          <w:rFonts w:cs="v5.0.0"/>
        </w:rPr>
        <w:t>Q</w:t>
      </w:r>
      <w:r w:rsidRPr="00D76831">
        <w:rPr>
          <w:rFonts w:cs="v5.0.0"/>
          <w:vertAlign w:val="subscript"/>
        </w:rPr>
        <w:t>in</w:t>
      </w:r>
      <w:r w:rsidRPr="00D76831">
        <w:rPr>
          <w:rFonts w:eastAsia="?? ??" w:cs="v5.0.0"/>
        </w:rPr>
        <w:t xml:space="preserve"> </w:t>
      </w:r>
      <w:proofErr w:type="gramStart"/>
      <w:r w:rsidRPr="00D76831">
        <w:rPr>
          <w:rFonts w:eastAsia="?? ??" w:cs="v5.0.0"/>
        </w:rPr>
        <w:t>for the purpose of</w:t>
      </w:r>
      <w:proofErr w:type="gramEnd"/>
      <w:r w:rsidRPr="00D76831">
        <w:rPr>
          <w:rFonts w:eastAsia="?? ??" w:cs="v5.0.0"/>
        </w:rPr>
        <w:t xml:space="preserve"> monitoring </w:t>
      </w:r>
      <w:r w:rsidRPr="00D76831">
        <w:t>downlink radio link quality of the cell</w:t>
      </w:r>
      <w:r w:rsidRPr="00D76831">
        <w:rPr>
          <w:rFonts w:eastAsia="?? ??" w:cs="v5.0.0"/>
        </w:rPr>
        <w:t>.</w:t>
      </w:r>
    </w:p>
    <w:p w14:paraId="46E94150" w14:textId="77777777" w:rsidR="0016315A" w:rsidRPr="00D76831" w:rsidRDefault="0016315A" w:rsidP="0016315A">
      <w:pPr>
        <w:rPr>
          <w:rFonts w:eastAsia="?? ??" w:cs="v5.0.0"/>
        </w:rPr>
      </w:pPr>
      <w:r w:rsidRPr="00D76831">
        <w:rPr>
          <w:rFonts w:eastAsia="?? ??" w:cs="v5.0.0"/>
        </w:rPr>
        <w:t xml:space="preserve">The threshold </w:t>
      </w:r>
      <w:proofErr w:type="spellStart"/>
      <w:r w:rsidRPr="00D76831">
        <w:rPr>
          <w:rFonts w:cs="v5.0.0"/>
        </w:rPr>
        <w:t>Q</w:t>
      </w:r>
      <w:r w:rsidRPr="00D76831">
        <w:rPr>
          <w:rFonts w:cs="v5.0.0"/>
          <w:vertAlign w:val="subscript"/>
        </w:rPr>
        <w:t>out</w:t>
      </w:r>
      <w:proofErr w:type="spellEnd"/>
      <w:r w:rsidRPr="00D76831">
        <w:rPr>
          <w:rFonts w:eastAsia="?? ??" w:cs="v5.0.0"/>
        </w:rPr>
        <w:t xml:space="preserve"> is defined as the level at which the downlink radio link cannot be reliably received and shall correspond to the out-of-sync block error rate (</w:t>
      </w:r>
      <w:proofErr w:type="spellStart"/>
      <w:r w:rsidRPr="00D76831">
        <w:rPr>
          <w:rFonts w:eastAsia="?? ??" w:cs="v5.0.0"/>
        </w:rPr>
        <w:t>BLER</w:t>
      </w:r>
      <w:r w:rsidRPr="00D76831">
        <w:rPr>
          <w:rFonts w:eastAsia="?? ??" w:cs="v5.0.0"/>
          <w:vertAlign w:val="subscript"/>
        </w:rPr>
        <w:t>out</w:t>
      </w:r>
      <w:proofErr w:type="spellEnd"/>
      <w:r w:rsidRPr="00D76831">
        <w:rPr>
          <w:rFonts w:eastAsia="?? ??" w:cs="v5.0.0"/>
        </w:rPr>
        <w:t xml:space="preserve">) as defined in Table 8.1.1-1. For SSB based radio link monitoring, </w:t>
      </w:r>
      <w:proofErr w:type="spellStart"/>
      <w:r w:rsidRPr="00D76831">
        <w:rPr>
          <w:rFonts w:cs="v5.0.0"/>
        </w:rPr>
        <w:t>Q</w:t>
      </w:r>
      <w:r w:rsidRPr="00D76831">
        <w:rPr>
          <w:rFonts w:cs="v5.0.0"/>
          <w:vertAlign w:val="subscript"/>
        </w:rPr>
        <w:t>out_SSB</w:t>
      </w:r>
      <w:proofErr w:type="spellEnd"/>
      <w:r w:rsidRPr="00D76831">
        <w:rPr>
          <w:rFonts w:eastAsia="?? ??" w:cs="v5.0.0"/>
        </w:rPr>
        <w:t xml:space="preserve"> is derived based on the hypothetical PDCCH transmission parameters listed in Table 8.1.2.1-1. For CSI-RS based radio link monitoring, </w:t>
      </w:r>
      <w:proofErr w:type="spellStart"/>
      <w:r w:rsidRPr="00D76831">
        <w:rPr>
          <w:rFonts w:cs="v5.0.0"/>
        </w:rPr>
        <w:t>Q</w:t>
      </w:r>
      <w:r w:rsidRPr="00D76831">
        <w:rPr>
          <w:rFonts w:cs="v5.0.0"/>
          <w:vertAlign w:val="subscript"/>
        </w:rPr>
        <w:t>out_CSI</w:t>
      </w:r>
      <w:proofErr w:type="spellEnd"/>
      <w:r w:rsidRPr="00D76831">
        <w:rPr>
          <w:rFonts w:cs="v5.0.0"/>
          <w:vertAlign w:val="subscript"/>
        </w:rPr>
        <w:t>-RS</w:t>
      </w:r>
      <w:r w:rsidRPr="00D76831">
        <w:rPr>
          <w:rFonts w:eastAsia="?? ??" w:cs="v5.0.0"/>
        </w:rPr>
        <w:t xml:space="preserve"> is derived based on the hypothetical PDCCH transmission parameters listed in Table 8.1.3.1-1.</w:t>
      </w:r>
    </w:p>
    <w:p w14:paraId="7D7B6DC1" w14:textId="77777777" w:rsidR="0016315A" w:rsidRPr="00D76831" w:rsidRDefault="0016315A" w:rsidP="0016315A">
      <w:pPr>
        <w:rPr>
          <w:rFonts w:eastAsia="?? ??" w:cs="v5.0.0"/>
        </w:rPr>
      </w:pPr>
      <w:r w:rsidRPr="00D76831">
        <w:rPr>
          <w:rFonts w:eastAsia="?? ??" w:cs="v5.0.0"/>
        </w:rPr>
        <w:t xml:space="preserve">The threshold </w:t>
      </w:r>
      <w:r w:rsidRPr="00D76831">
        <w:rPr>
          <w:rFonts w:cs="v5.0.0"/>
        </w:rPr>
        <w:t>Q</w:t>
      </w:r>
      <w:r w:rsidRPr="00D76831">
        <w:rPr>
          <w:rFonts w:cs="v5.0.0"/>
          <w:vertAlign w:val="subscript"/>
        </w:rPr>
        <w:t>in</w:t>
      </w:r>
      <w:r w:rsidRPr="00D76831">
        <w:rPr>
          <w:rFonts w:eastAsia="?? ??" w:cs="v5.0.0"/>
        </w:rPr>
        <w:t xml:space="preserve"> is defined as the level at which the downlink radio link quality can be significantly more reliably received than at </w:t>
      </w:r>
      <w:proofErr w:type="spellStart"/>
      <w:r w:rsidRPr="00D76831">
        <w:rPr>
          <w:rFonts w:cs="v5.0.0"/>
        </w:rPr>
        <w:t>Q</w:t>
      </w:r>
      <w:r w:rsidRPr="00D76831">
        <w:rPr>
          <w:rFonts w:cs="v5.0.0"/>
          <w:vertAlign w:val="subscript"/>
        </w:rPr>
        <w:t>out</w:t>
      </w:r>
      <w:proofErr w:type="spellEnd"/>
      <w:r w:rsidRPr="00D76831">
        <w:rPr>
          <w:rFonts w:eastAsia="?? ??" w:cs="v5.0.0"/>
        </w:rPr>
        <w:t xml:space="preserve"> and shall correspond to the in-sync block error rate (</w:t>
      </w:r>
      <w:proofErr w:type="spellStart"/>
      <w:r w:rsidRPr="00D76831">
        <w:rPr>
          <w:rFonts w:eastAsia="?? ??" w:cs="v5.0.0"/>
        </w:rPr>
        <w:t>BLER</w:t>
      </w:r>
      <w:r w:rsidRPr="00D76831">
        <w:rPr>
          <w:rFonts w:eastAsia="?? ??" w:cs="v5.0.0"/>
          <w:vertAlign w:val="subscript"/>
        </w:rPr>
        <w:t>in</w:t>
      </w:r>
      <w:proofErr w:type="spellEnd"/>
      <w:r w:rsidRPr="00D76831">
        <w:rPr>
          <w:rFonts w:eastAsia="?? ??" w:cs="v5.0.0"/>
        </w:rPr>
        <w:t xml:space="preserve">) as defined in Table 8.1.1-1. For SSB based radio link monitoring, </w:t>
      </w:r>
      <w:proofErr w:type="spellStart"/>
      <w:r w:rsidRPr="00D76831">
        <w:rPr>
          <w:rFonts w:cs="v5.0.0"/>
        </w:rPr>
        <w:t>Q</w:t>
      </w:r>
      <w:r w:rsidRPr="00D76831">
        <w:rPr>
          <w:rFonts w:cs="v5.0.0"/>
          <w:vertAlign w:val="subscript"/>
        </w:rPr>
        <w:t>in_SSB</w:t>
      </w:r>
      <w:proofErr w:type="spellEnd"/>
      <w:r w:rsidRPr="00D76831">
        <w:rPr>
          <w:rFonts w:eastAsia="?? ??" w:cs="v5.0.0"/>
        </w:rPr>
        <w:t xml:space="preserve"> is derived based on the hypothetical PDCCH transmission parameters listed in Table 8.1.2.1-2. For CSI-RS based radio link monitoring, </w:t>
      </w:r>
      <w:proofErr w:type="spellStart"/>
      <w:r w:rsidRPr="00D76831">
        <w:rPr>
          <w:rFonts w:cs="v5.0.0"/>
        </w:rPr>
        <w:t>Q</w:t>
      </w:r>
      <w:r w:rsidRPr="00D76831">
        <w:rPr>
          <w:rFonts w:cs="v5.0.0"/>
          <w:vertAlign w:val="subscript"/>
        </w:rPr>
        <w:t>in_CSI</w:t>
      </w:r>
      <w:proofErr w:type="spellEnd"/>
      <w:r w:rsidRPr="00D76831">
        <w:rPr>
          <w:rFonts w:cs="v5.0.0"/>
          <w:vertAlign w:val="subscript"/>
        </w:rPr>
        <w:t>-RS</w:t>
      </w:r>
      <w:r w:rsidRPr="00D76831">
        <w:rPr>
          <w:rFonts w:eastAsia="?? ??" w:cs="v5.0.0"/>
        </w:rPr>
        <w:t xml:space="preserve"> is derived based on the hypothetical PDCCH transmission parameters listed in Table 8.1.3.1-2.</w:t>
      </w:r>
    </w:p>
    <w:p w14:paraId="032E8133" w14:textId="1E38168D" w:rsidR="0016315A" w:rsidRPr="00D76831" w:rsidRDefault="0016315A" w:rsidP="0016315A">
      <w:r w:rsidRPr="00D76831">
        <w:rPr>
          <w:rFonts w:eastAsia="?? ??" w:cs="v5.0.0"/>
        </w:rPr>
        <w:t>The out-of-sync block error rate (</w:t>
      </w:r>
      <w:proofErr w:type="spellStart"/>
      <w:r w:rsidRPr="00D76831">
        <w:rPr>
          <w:rFonts w:eastAsia="?? ??" w:cs="v5.0.0"/>
        </w:rPr>
        <w:t>BLER</w:t>
      </w:r>
      <w:r w:rsidRPr="00D76831">
        <w:rPr>
          <w:rFonts w:eastAsia="?? ??" w:cs="v5.0.0"/>
          <w:vertAlign w:val="subscript"/>
        </w:rPr>
        <w:t>out</w:t>
      </w:r>
      <w:proofErr w:type="spellEnd"/>
      <w:r w:rsidRPr="00D76831">
        <w:rPr>
          <w:rFonts w:eastAsia="?? ??" w:cs="v5.0.0"/>
        </w:rPr>
        <w:t>) and in-sync block error rate (</w:t>
      </w:r>
      <w:proofErr w:type="spellStart"/>
      <w:r w:rsidRPr="00D76831">
        <w:rPr>
          <w:rFonts w:eastAsia="?? ??" w:cs="v5.0.0"/>
        </w:rPr>
        <w:t>BLER</w:t>
      </w:r>
      <w:r w:rsidRPr="00D76831">
        <w:rPr>
          <w:rFonts w:eastAsia="?? ??" w:cs="v5.0.0"/>
          <w:vertAlign w:val="subscript"/>
        </w:rPr>
        <w:t>in</w:t>
      </w:r>
      <w:proofErr w:type="spellEnd"/>
      <w:r w:rsidRPr="00D76831">
        <w:rPr>
          <w:rFonts w:eastAsia="?? ??" w:cs="v5.0.0"/>
        </w:rPr>
        <w:t xml:space="preserve">) are determined from the network configuration via parameter </w:t>
      </w:r>
      <w:proofErr w:type="spellStart"/>
      <w:r w:rsidRPr="00D76831">
        <w:rPr>
          <w:i/>
          <w:iCs/>
          <w:sz w:val="21"/>
          <w:szCs w:val="21"/>
        </w:rPr>
        <w:t>rlmInSyncOutOfSyncThreshold</w:t>
      </w:r>
      <w:proofErr w:type="spellEnd"/>
      <w:r w:rsidRPr="00D76831">
        <w:rPr>
          <w:rFonts w:eastAsia="?? ??" w:cs="v5.0.0"/>
        </w:rPr>
        <w:t xml:space="preserve"> signalled by higher layers. The network can configure one of the two pairs of out-of-sync and in-sync block error rates which are shown in Table 8.1.1-1. When UE is not configured with </w:t>
      </w:r>
      <w:r w:rsidRPr="00D76831">
        <w:rPr>
          <w:rFonts w:eastAsia="?? ??" w:cs="v5.0.0"/>
          <w:i/>
        </w:rPr>
        <w:t>RLM-IS-OOS-</w:t>
      </w:r>
      <w:proofErr w:type="spellStart"/>
      <w:r w:rsidRPr="00D76831">
        <w:rPr>
          <w:rFonts w:eastAsia="?? ??" w:cs="v5.0.0"/>
          <w:i/>
        </w:rPr>
        <w:t>thresholdConfig</w:t>
      </w:r>
      <w:proofErr w:type="spellEnd"/>
      <w:r w:rsidRPr="00D76831">
        <w:rPr>
          <w:rFonts w:eastAsia="?? ??" w:cs="v5.0.0"/>
        </w:rPr>
        <w:t xml:space="preserve"> from the network, UE determines out-of-sync and in-sync block error rates from Configuration #0 in Table 8.1.1-1 as default.</w:t>
      </w:r>
      <w:ins w:id="3" w:author="Iana Siomina" w:date="2018-11-01T12:43:00Z">
        <w:r w:rsidR="00DD15BF">
          <w:rPr>
            <w:rFonts w:eastAsia="?? ??" w:cs="v5.0.0"/>
          </w:rPr>
          <w:t xml:space="preserve"> </w:t>
        </w:r>
      </w:ins>
      <w:ins w:id="4" w:author="Iana Siomina" w:date="2018-11-01T12:44:00Z">
        <w:r w:rsidR="00DD15BF">
          <w:rPr>
            <w:rFonts w:eastAsia="?? ??" w:cs="v5.0.0"/>
          </w:rPr>
          <w:t xml:space="preserve">All </w:t>
        </w:r>
      </w:ins>
      <w:ins w:id="5" w:author="Iana Siomina" w:date="2018-11-01T12:43:00Z">
        <w:r w:rsidR="00DD15BF">
          <w:rPr>
            <w:rFonts w:eastAsia="?? ??" w:cs="v5.0.0"/>
          </w:rPr>
          <w:t>requirements in Section 8.1</w:t>
        </w:r>
      </w:ins>
      <w:ins w:id="6" w:author="Iana Siomina" w:date="2018-11-01T12:44:00Z">
        <w:r w:rsidR="00DD15BF">
          <w:rPr>
            <w:rFonts w:eastAsia="?? ??" w:cs="v5.0.0"/>
          </w:rPr>
          <w:t xml:space="preserve"> are applicable for BLER Configuration #0 in Table 8.1.1-1.</w:t>
        </w:r>
      </w:ins>
    </w:p>
    <w:p w14:paraId="2A1F2D36" w14:textId="77777777" w:rsidR="0016315A" w:rsidRPr="00D76831" w:rsidRDefault="0016315A" w:rsidP="0016315A">
      <w:pPr>
        <w:pStyle w:val="TH"/>
      </w:pPr>
      <w:r w:rsidRPr="00D76831">
        <w:t>Table 8.1.1-1: Out-of-sync and in-sync block error rates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1531"/>
        <w:gridCol w:w="1525"/>
      </w:tblGrid>
      <w:tr w:rsidR="0016315A" w:rsidRPr="00D76831" w14:paraId="57DB7992" w14:textId="77777777" w:rsidTr="00141282">
        <w:trPr>
          <w:jc w:val="center"/>
        </w:trPr>
        <w:tc>
          <w:tcPr>
            <w:tcW w:w="3684" w:type="dxa"/>
            <w:shd w:val="clear" w:color="auto" w:fill="auto"/>
          </w:tcPr>
          <w:p w14:paraId="0916467E" w14:textId="77777777" w:rsidR="0016315A" w:rsidRPr="00D76831" w:rsidRDefault="0016315A" w:rsidP="001412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6831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1531" w:type="dxa"/>
            <w:shd w:val="clear" w:color="auto" w:fill="auto"/>
          </w:tcPr>
          <w:p w14:paraId="369AFA09" w14:textId="77777777" w:rsidR="0016315A" w:rsidRPr="00D76831" w:rsidRDefault="0016315A" w:rsidP="001412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76831">
              <w:rPr>
                <w:rFonts w:ascii="Arial" w:eastAsia="?? ??" w:hAnsi="Arial" w:cs="v5.0.0"/>
                <w:b/>
                <w:sz w:val="18"/>
              </w:rPr>
              <w:t>BLER</w:t>
            </w:r>
            <w:r w:rsidRPr="00D76831">
              <w:rPr>
                <w:rFonts w:ascii="Arial" w:eastAsia="?? ??" w:hAnsi="Arial" w:cs="v5.0.0"/>
                <w:b/>
                <w:sz w:val="18"/>
                <w:vertAlign w:val="subscript"/>
              </w:rPr>
              <w:t>out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14:paraId="7276EFD3" w14:textId="77777777" w:rsidR="0016315A" w:rsidRPr="00D76831" w:rsidRDefault="0016315A" w:rsidP="001412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76831">
              <w:rPr>
                <w:rFonts w:ascii="Arial" w:eastAsia="?? ??" w:hAnsi="Arial" w:cs="v5.0.0"/>
                <w:b/>
                <w:sz w:val="18"/>
              </w:rPr>
              <w:t>BLER</w:t>
            </w:r>
            <w:r w:rsidRPr="00D76831">
              <w:rPr>
                <w:rFonts w:ascii="Arial" w:eastAsia="?? ??" w:hAnsi="Arial" w:cs="v5.0.0"/>
                <w:b/>
                <w:sz w:val="18"/>
                <w:vertAlign w:val="subscript"/>
              </w:rPr>
              <w:t>in</w:t>
            </w:r>
            <w:proofErr w:type="spellEnd"/>
          </w:p>
        </w:tc>
      </w:tr>
      <w:tr w:rsidR="0016315A" w:rsidRPr="00D76831" w14:paraId="077AA6FB" w14:textId="77777777" w:rsidTr="00141282">
        <w:trPr>
          <w:jc w:val="center"/>
        </w:trPr>
        <w:tc>
          <w:tcPr>
            <w:tcW w:w="3684" w:type="dxa"/>
            <w:shd w:val="clear" w:color="auto" w:fill="auto"/>
          </w:tcPr>
          <w:p w14:paraId="19D3C310" w14:textId="77777777" w:rsidR="0016315A" w:rsidRPr="00D76831" w:rsidRDefault="0016315A" w:rsidP="001412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31" w:type="dxa"/>
            <w:shd w:val="clear" w:color="auto" w:fill="auto"/>
          </w:tcPr>
          <w:p w14:paraId="6BEEFB4D" w14:textId="77777777" w:rsidR="0016315A" w:rsidRPr="00D76831" w:rsidRDefault="0016315A" w:rsidP="001412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10%</w:t>
            </w:r>
          </w:p>
        </w:tc>
        <w:tc>
          <w:tcPr>
            <w:tcW w:w="1525" w:type="dxa"/>
            <w:shd w:val="clear" w:color="auto" w:fill="auto"/>
          </w:tcPr>
          <w:p w14:paraId="4A2BA58B" w14:textId="77777777" w:rsidR="0016315A" w:rsidRPr="00D76831" w:rsidRDefault="0016315A" w:rsidP="001412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2%</w:t>
            </w:r>
          </w:p>
        </w:tc>
      </w:tr>
      <w:tr w:rsidR="0016315A" w:rsidRPr="00D76831" w:rsidDel="00A310D3" w14:paraId="5B61CD8C" w14:textId="56404DBC" w:rsidTr="00141282">
        <w:trPr>
          <w:jc w:val="center"/>
          <w:del w:id="7" w:author="Iana Siomina" w:date="2018-11-01T12:38:00Z"/>
        </w:trPr>
        <w:tc>
          <w:tcPr>
            <w:tcW w:w="3684" w:type="dxa"/>
            <w:shd w:val="clear" w:color="auto" w:fill="auto"/>
          </w:tcPr>
          <w:p w14:paraId="0764AABA" w14:textId="275A82C2" w:rsidR="0016315A" w:rsidRPr="00D76831" w:rsidDel="00A310D3" w:rsidRDefault="0016315A" w:rsidP="00141282">
            <w:pPr>
              <w:keepNext/>
              <w:keepLines/>
              <w:spacing w:after="0"/>
              <w:jc w:val="center"/>
              <w:rPr>
                <w:del w:id="8" w:author="Iana Siomina" w:date="2018-11-01T12:38:00Z"/>
                <w:rFonts w:ascii="Arial" w:hAnsi="Arial"/>
                <w:sz w:val="18"/>
              </w:rPr>
            </w:pPr>
            <w:del w:id="9" w:author="Iana Siomina" w:date="2018-11-01T12:38:00Z">
              <w:r w:rsidRPr="00D76831" w:rsidDel="00A310D3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531" w:type="dxa"/>
            <w:shd w:val="clear" w:color="auto" w:fill="auto"/>
          </w:tcPr>
          <w:p w14:paraId="3BF6563F" w14:textId="56572364" w:rsidR="0016315A" w:rsidRPr="00D76831" w:rsidDel="00A310D3" w:rsidRDefault="0016315A" w:rsidP="00141282">
            <w:pPr>
              <w:keepNext/>
              <w:keepLines/>
              <w:spacing w:after="0"/>
              <w:jc w:val="center"/>
              <w:rPr>
                <w:del w:id="10" w:author="Iana Siomina" w:date="2018-11-01T12:38:00Z"/>
                <w:rFonts w:ascii="Arial" w:hAnsi="Arial"/>
                <w:sz w:val="18"/>
              </w:rPr>
            </w:pPr>
            <w:del w:id="11" w:author="Iana Siomina" w:date="2018-11-01T12:38:00Z">
              <w:r w:rsidRPr="00D76831" w:rsidDel="00A310D3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1525" w:type="dxa"/>
            <w:shd w:val="clear" w:color="auto" w:fill="auto"/>
          </w:tcPr>
          <w:p w14:paraId="74577CF6" w14:textId="67F5A824" w:rsidR="0016315A" w:rsidRPr="00D76831" w:rsidDel="00A310D3" w:rsidRDefault="0016315A" w:rsidP="00141282">
            <w:pPr>
              <w:keepNext/>
              <w:keepLines/>
              <w:spacing w:after="0"/>
              <w:jc w:val="center"/>
              <w:rPr>
                <w:del w:id="12" w:author="Iana Siomina" w:date="2018-11-01T12:38:00Z"/>
                <w:rFonts w:ascii="Arial" w:hAnsi="Arial"/>
                <w:sz w:val="18"/>
              </w:rPr>
            </w:pPr>
            <w:del w:id="13" w:author="Iana Siomina" w:date="2018-11-01T12:38:00Z">
              <w:r w:rsidRPr="00D76831" w:rsidDel="00A310D3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</w:tbl>
    <w:p w14:paraId="52174827" w14:textId="77777777" w:rsidR="0016315A" w:rsidRPr="00D76831" w:rsidRDefault="0016315A" w:rsidP="0016315A">
      <w:pPr>
        <w:rPr>
          <w:rFonts w:cs="v4.2.0"/>
        </w:rPr>
      </w:pPr>
    </w:p>
    <w:p w14:paraId="6237E744" w14:textId="77777777" w:rsidR="0016315A" w:rsidRPr="00D76831" w:rsidRDefault="0016315A" w:rsidP="0016315A">
      <w:pPr>
        <w:rPr>
          <w:rFonts w:cs="v5.0.0"/>
        </w:rPr>
      </w:pPr>
      <w:r w:rsidRPr="00D76831">
        <w:rPr>
          <w:rFonts w:cs="v5.0.0"/>
        </w:rPr>
        <w:t>UE shall be able to monitor up to X</w:t>
      </w:r>
      <w:r w:rsidRPr="00D76831">
        <w:rPr>
          <w:rFonts w:cs="v5.0.0"/>
          <w:vertAlign w:val="subscript"/>
        </w:rPr>
        <w:t xml:space="preserve">RLM-RS </w:t>
      </w:r>
      <w:r w:rsidRPr="00D76831">
        <w:rPr>
          <w:rFonts w:cs="v5.0.0"/>
        </w:rPr>
        <w:t>RLM-RS resources of the same or different types in each corresponding carrier frequency range, where X</w:t>
      </w:r>
      <w:r w:rsidRPr="00D76831">
        <w:rPr>
          <w:rFonts w:cs="v5.0.0"/>
          <w:vertAlign w:val="subscript"/>
        </w:rPr>
        <w:t>RLM-RS</w:t>
      </w:r>
      <w:r w:rsidRPr="00D76831">
        <w:rPr>
          <w:rFonts w:cs="v5.0.0"/>
        </w:rPr>
        <w:t xml:space="preserve"> is specified in Table 8.1.1-2, and meet the requirements as specified in section 8.1.</w:t>
      </w:r>
    </w:p>
    <w:p w14:paraId="15B01983" w14:textId="77777777" w:rsidR="0016315A" w:rsidRPr="00D76831" w:rsidRDefault="0016315A" w:rsidP="0016315A">
      <w:pPr>
        <w:pStyle w:val="TH"/>
      </w:pPr>
      <w:bookmarkStart w:id="14" w:name="_Hlk506716765"/>
      <w:r w:rsidRPr="00D76831">
        <w:t xml:space="preserve">Table 8.1.1-2: </w:t>
      </w:r>
      <w:bookmarkEnd w:id="14"/>
      <w:r w:rsidRPr="00D76831">
        <w:t>Maximum number of RLM-RS resources X</w:t>
      </w:r>
      <w:r w:rsidRPr="00D76831">
        <w:rPr>
          <w:vertAlign w:val="subscript"/>
        </w:rPr>
        <w:t>RLM-RS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4310"/>
      </w:tblGrid>
      <w:tr w:rsidR="0016315A" w:rsidRPr="00D76831" w14:paraId="4F1900A4" w14:textId="77777777" w:rsidTr="00141282">
        <w:trPr>
          <w:jc w:val="center"/>
        </w:trPr>
        <w:tc>
          <w:tcPr>
            <w:tcW w:w="3684" w:type="dxa"/>
            <w:shd w:val="clear" w:color="auto" w:fill="auto"/>
          </w:tcPr>
          <w:p w14:paraId="1FCF6918" w14:textId="77777777" w:rsidR="0016315A" w:rsidRPr="00D76831" w:rsidRDefault="0016315A" w:rsidP="001412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6831">
              <w:rPr>
                <w:rFonts w:ascii="Arial" w:eastAsia="?? ??" w:hAnsi="Arial"/>
                <w:b/>
              </w:rPr>
              <w:t>Maximum number of RLM-RS resources, X</w:t>
            </w:r>
            <w:r w:rsidRPr="00D76831">
              <w:rPr>
                <w:rFonts w:ascii="Arial" w:eastAsia="?? ??" w:hAnsi="Arial"/>
                <w:b/>
                <w:vertAlign w:val="subscript"/>
              </w:rPr>
              <w:t>RLM-RS</w:t>
            </w:r>
          </w:p>
        </w:tc>
        <w:tc>
          <w:tcPr>
            <w:tcW w:w="4310" w:type="dxa"/>
            <w:shd w:val="clear" w:color="auto" w:fill="auto"/>
          </w:tcPr>
          <w:p w14:paraId="72FF8187" w14:textId="77777777" w:rsidR="0016315A" w:rsidRPr="00D76831" w:rsidRDefault="0016315A" w:rsidP="001412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6831">
              <w:rPr>
                <w:rFonts w:ascii="Arial" w:eastAsia="?? ??" w:hAnsi="Arial" w:cs="v5.0.0"/>
                <w:b/>
                <w:sz w:val="18"/>
              </w:rPr>
              <w:t xml:space="preserve">Carrier frequency range of </w:t>
            </w:r>
            <w:proofErr w:type="spellStart"/>
            <w:r w:rsidRPr="00D76831">
              <w:rPr>
                <w:rFonts w:ascii="Arial" w:eastAsia="?? ??" w:hAnsi="Arial" w:cs="v5.0.0"/>
                <w:b/>
                <w:sz w:val="18"/>
              </w:rPr>
              <w:t>PCell</w:t>
            </w:r>
            <w:proofErr w:type="spellEnd"/>
            <w:r w:rsidRPr="00D76831">
              <w:rPr>
                <w:rFonts w:ascii="Arial" w:eastAsia="?? ??" w:hAnsi="Arial" w:cs="v5.0.0"/>
                <w:b/>
                <w:sz w:val="18"/>
              </w:rPr>
              <w:t>/</w:t>
            </w:r>
            <w:proofErr w:type="spellStart"/>
            <w:r w:rsidRPr="00D76831">
              <w:rPr>
                <w:rFonts w:ascii="Arial" w:eastAsia="?? ??" w:hAnsi="Arial" w:cs="v5.0.0"/>
                <w:b/>
                <w:sz w:val="18"/>
              </w:rPr>
              <w:t>PSCell</w:t>
            </w:r>
            <w:proofErr w:type="spellEnd"/>
          </w:p>
        </w:tc>
      </w:tr>
      <w:tr w:rsidR="0016315A" w:rsidRPr="00D76831" w14:paraId="5DA23CF5" w14:textId="77777777" w:rsidTr="00141282">
        <w:trPr>
          <w:jc w:val="center"/>
        </w:trPr>
        <w:tc>
          <w:tcPr>
            <w:tcW w:w="3684" w:type="dxa"/>
            <w:shd w:val="clear" w:color="auto" w:fill="auto"/>
          </w:tcPr>
          <w:p w14:paraId="0D3A834D" w14:textId="77777777" w:rsidR="0016315A" w:rsidRPr="00D76831" w:rsidRDefault="0016315A" w:rsidP="001412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310" w:type="dxa"/>
            <w:shd w:val="clear" w:color="auto" w:fill="auto"/>
          </w:tcPr>
          <w:p w14:paraId="18CBCDC8" w14:textId="77777777" w:rsidR="0016315A" w:rsidRPr="00D76831" w:rsidRDefault="0016315A" w:rsidP="001412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 w:hint="eastAsia"/>
                <w:sz w:val="18"/>
              </w:rPr>
              <w:t>FR1, ≤ 3 GHz</w:t>
            </w:r>
          </w:p>
        </w:tc>
      </w:tr>
      <w:tr w:rsidR="0016315A" w:rsidRPr="00D76831" w14:paraId="232C25BF" w14:textId="77777777" w:rsidTr="00141282">
        <w:trPr>
          <w:jc w:val="center"/>
        </w:trPr>
        <w:tc>
          <w:tcPr>
            <w:tcW w:w="3684" w:type="dxa"/>
            <w:shd w:val="clear" w:color="auto" w:fill="auto"/>
          </w:tcPr>
          <w:p w14:paraId="340971E6" w14:textId="77777777" w:rsidR="0016315A" w:rsidRPr="00D76831" w:rsidRDefault="0016315A" w:rsidP="001412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4310" w:type="dxa"/>
            <w:shd w:val="clear" w:color="auto" w:fill="auto"/>
          </w:tcPr>
          <w:p w14:paraId="696357CC" w14:textId="77777777" w:rsidR="0016315A" w:rsidRPr="00D76831" w:rsidRDefault="0016315A" w:rsidP="001412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FR1, &gt; 3 GHz</w:t>
            </w:r>
          </w:p>
        </w:tc>
      </w:tr>
      <w:tr w:rsidR="0016315A" w:rsidRPr="00D76831" w14:paraId="5544F9AF" w14:textId="77777777" w:rsidTr="00141282">
        <w:trPr>
          <w:jc w:val="center"/>
        </w:trPr>
        <w:tc>
          <w:tcPr>
            <w:tcW w:w="3684" w:type="dxa"/>
            <w:shd w:val="clear" w:color="auto" w:fill="auto"/>
          </w:tcPr>
          <w:p w14:paraId="6FB0D4CB" w14:textId="77777777" w:rsidR="0016315A" w:rsidRPr="00D76831" w:rsidRDefault="0016315A" w:rsidP="001412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4310" w:type="dxa"/>
            <w:shd w:val="clear" w:color="auto" w:fill="auto"/>
          </w:tcPr>
          <w:p w14:paraId="6DE069BA" w14:textId="77777777" w:rsidR="0016315A" w:rsidRPr="00D76831" w:rsidRDefault="0016315A" w:rsidP="001412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FR2</w:t>
            </w:r>
          </w:p>
        </w:tc>
      </w:tr>
    </w:tbl>
    <w:p w14:paraId="522B84D1" w14:textId="77777777" w:rsidR="0016315A" w:rsidRPr="00D76831" w:rsidRDefault="0016315A" w:rsidP="0016315A"/>
    <w:p w14:paraId="6A932263" w14:textId="77777777" w:rsidR="0016315A" w:rsidRPr="00D76831" w:rsidRDefault="0016315A" w:rsidP="0016315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76831">
        <w:t xml:space="preserve">Editor’s Note: FFS if SSB for RLM and CSI-RS for RLM can be </w:t>
      </w:r>
      <w:proofErr w:type="spellStart"/>
      <w:r w:rsidRPr="00D76831">
        <w:t>FDMed</w:t>
      </w:r>
      <w:proofErr w:type="spellEnd"/>
      <w:r w:rsidRPr="00D76831">
        <w:t xml:space="preserve"> if they are with different subcarrier spacing</w:t>
      </w:r>
    </w:p>
    <w:p w14:paraId="137E4533" w14:textId="77777777" w:rsidR="005C7460" w:rsidRPr="00D76831" w:rsidRDefault="005C7460" w:rsidP="005C7460">
      <w:pPr>
        <w:pStyle w:val="Heading3"/>
      </w:pPr>
      <w:bookmarkStart w:id="15" w:name="_Toc526331670"/>
      <w:r w:rsidRPr="00D76831">
        <w:t>8.1.2</w:t>
      </w:r>
      <w:r w:rsidRPr="00D76831">
        <w:tab/>
        <w:t>Requirements for SSB based radio link monitoring</w:t>
      </w:r>
      <w:bookmarkEnd w:id="15"/>
    </w:p>
    <w:p w14:paraId="6E317F7B" w14:textId="77777777" w:rsidR="005C7460" w:rsidRPr="00D76831" w:rsidRDefault="005C7460" w:rsidP="005C7460">
      <w:pPr>
        <w:pStyle w:val="Heading4"/>
      </w:pPr>
      <w:bookmarkStart w:id="16" w:name="_Toc526331671"/>
      <w:r w:rsidRPr="00D76831">
        <w:t>8.1.2.1</w:t>
      </w:r>
      <w:r w:rsidRPr="00D76831">
        <w:tab/>
        <w:t>Introduction</w:t>
      </w:r>
      <w:bookmarkEnd w:id="16"/>
    </w:p>
    <w:p w14:paraId="7BF4763C" w14:textId="77777777" w:rsidR="005C7460" w:rsidRPr="00D76831" w:rsidRDefault="005C7460" w:rsidP="005C7460">
      <w:r w:rsidRPr="00D76831">
        <w:t xml:space="preserve">The requirements in this section apply for each SSB based RLM-RS resource configured for </w:t>
      </w:r>
      <w:proofErr w:type="spellStart"/>
      <w:r w:rsidRPr="00D76831">
        <w:t>PCell</w:t>
      </w:r>
      <w:proofErr w:type="spellEnd"/>
      <w:r w:rsidRPr="00D76831">
        <w:t xml:space="preserve"> or </w:t>
      </w:r>
      <w:proofErr w:type="spellStart"/>
      <w:r w:rsidRPr="00D76831">
        <w:t>PSCell</w:t>
      </w:r>
      <w:proofErr w:type="spellEnd"/>
      <w:r w:rsidRPr="00D76831">
        <w:t xml:space="preserve">, provided that the SSB configured for RLM are </w:t>
      </w:r>
      <w:proofErr w:type="gramStart"/>
      <w:r w:rsidRPr="00D76831">
        <w:t>actually transmitted</w:t>
      </w:r>
      <w:proofErr w:type="gramEnd"/>
      <w:r w:rsidRPr="00D76831">
        <w:t xml:space="preserve"> within UE active DL BWP during the entire evaluation period specified in section 8.1.2.2.</w:t>
      </w:r>
    </w:p>
    <w:p w14:paraId="6C68D301" w14:textId="77777777" w:rsidR="005C7460" w:rsidRPr="00D76831" w:rsidRDefault="005C7460" w:rsidP="005C7460">
      <w:pPr>
        <w:pStyle w:val="TH"/>
      </w:pPr>
      <w:r w:rsidRPr="00D76831">
        <w:lastRenderedPageBreak/>
        <w:t>Table 8.1.2.1-1: PDCCH transmission parameters for out-of-sync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  <w:gridCol w:w="3115"/>
      </w:tblGrid>
      <w:tr w:rsidR="005C7460" w:rsidRPr="00D76831" w14:paraId="28A1B083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C73CD45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D76831">
              <w:rPr>
                <w:rFonts w:ascii="Arial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19685F0" w14:textId="5BADCBC3" w:rsidR="005C7460" w:rsidRPr="00D76831" w:rsidRDefault="005C7460" w:rsidP="0014128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b/>
                <w:sz w:val="18"/>
                <w:szCs w:val="18"/>
              </w:rPr>
              <w:t xml:space="preserve">Value for BLER </w:t>
            </w:r>
            <w:del w:id="17" w:author="Iana Siomina" w:date="2018-11-01T12:48:00Z">
              <w:r w:rsidRPr="00D76831" w:rsidDel="005C7460">
                <w:rPr>
                  <w:rFonts w:ascii="Arial" w:eastAsia="?? ??" w:hAnsi="Arial" w:cs="Arial"/>
                  <w:b/>
                  <w:sz w:val="18"/>
                  <w:szCs w:val="18"/>
                </w:rPr>
                <w:delText>pair</w:delText>
              </w:r>
            </w:del>
            <w:ins w:id="18" w:author="Iana Siomina" w:date="2018-11-01T12:48:00Z">
              <w:r>
                <w:rPr>
                  <w:rFonts w:ascii="Arial" w:eastAsia="?? ??" w:hAnsi="Arial" w:cs="Arial"/>
                  <w:b/>
                  <w:sz w:val="18"/>
                  <w:szCs w:val="18"/>
                </w:rPr>
                <w:t xml:space="preserve">Configuration </w:t>
              </w:r>
            </w:ins>
            <w:r w:rsidRPr="00D76831">
              <w:rPr>
                <w:rFonts w:ascii="Arial" w:eastAsia="?? ??" w:hAnsi="Arial" w:cs="Arial"/>
                <w:b/>
                <w:sz w:val="18"/>
                <w:szCs w:val="18"/>
              </w:rPr>
              <w:t>#0</w:t>
            </w:r>
          </w:p>
        </w:tc>
        <w:tc>
          <w:tcPr>
            <w:tcW w:w="3115" w:type="dxa"/>
            <w:vAlign w:val="center"/>
          </w:tcPr>
          <w:p w14:paraId="169D3908" w14:textId="0D455EC0" w:rsidR="005C7460" w:rsidRPr="00D76831" w:rsidRDefault="005C7460" w:rsidP="0014128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del w:id="19" w:author="Iana Siomina" w:date="2018-11-01T12:48:00Z">
              <w:r w:rsidRPr="00D76831" w:rsidDel="005C7460">
                <w:rPr>
                  <w:rFonts w:ascii="Arial" w:eastAsia="?? ??" w:hAnsi="Arial" w:cs="Arial"/>
                  <w:b/>
                  <w:sz w:val="18"/>
                  <w:szCs w:val="18"/>
                </w:rPr>
                <w:delText>Value for BLER pair#1</w:delText>
              </w:r>
            </w:del>
          </w:p>
        </w:tc>
      </w:tr>
      <w:tr w:rsidR="005C7460" w:rsidRPr="00D76831" w14:paraId="6C35D5C3" w14:textId="77777777" w:rsidTr="00141282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DFD6BCD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E1D8BFC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  <w:tc>
          <w:tcPr>
            <w:tcW w:w="3115" w:type="dxa"/>
            <w:vMerge w:val="restart"/>
            <w:vAlign w:val="center"/>
          </w:tcPr>
          <w:p w14:paraId="2E902DB2" w14:textId="3950A5E5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20" w:author="Iana Siomina" w:date="2018-11-01T12:48:00Z">
              <w:r w:rsidRPr="00D76831" w:rsidDel="005C7460">
                <w:rPr>
                  <w:rFonts w:ascii="Arial" w:eastAsia="?? ??" w:hAnsi="Arial" w:cs="Arial"/>
                  <w:sz w:val="18"/>
                  <w:szCs w:val="18"/>
                </w:rPr>
                <w:delText>TBD</w:delText>
              </w:r>
            </w:del>
          </w:p>
        </w:tc>
      </w:tr>
      <w:tr w:rsidR="005C7460" w:rsidRPr="00D76831" w14:paraId="102F500C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8567A58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Number of </w:t>
            </w:r>
            <w:proofErr w:type="gramStart"/>
            <w:r w:rsidRPr="00D76831">
              <w:rPr>
                <w:rFonts w:ascii="Arial" w:eastAsia="?? ??" w:hAnsi="Arial" w:cs="Arial"/>
                <w:sz w:val="18"/>
                <w:szCs w:val="18"/>
              </w:rPr>
              <w:t>control</w:t>
            </w:r>
            <w:proofErr w:type="gramEnd"/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8A0805F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Same as the number of symbols of RMSI CORESET</w:t>
            </w:r>
          </w:p>
        </w:tc>
        <w:tc>
          <w:tcPr>
            <w:tcW w:w="3115" w:type="dxa"/>
            <w:vMerge/>
            <w:vAlign w:val="center"/>
          </w:tcPr>
          <w:p w14:paraId="2069A6C3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</w:tr>
      <w:tr w:rsidR="005C7460" w:rsidRPr="00D76831" w14:paraId="642D91E9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21EA199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C2A17C3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8</w:t>
            </w:r>
          </w:p>
        </w:tc>
        <w:tc>
          <w:tcPr>
            <w:tcW w:w="3115" w:type="dxa"/>
            <w:vMerge/>
            <w:vAlign w:val="center"/>
          </w:tcPr>
          <w:p w14:paraId="25DE81FD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1CDB3864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3439107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21F9D47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  <w:tc>
          <w:tcPr>
            <w:tcW w:w="3115" w:type="dxa"/>
            <w:vMerge/>
            <w:vAlign w:val="center"/>
          </w:tcPr>
          <w:p w14:paraId="61E15733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39452134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10F0748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8971C69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  <w:tc>
          <w:tcPr>
            <w:tcW w:w="3115" w:type="dxa"/>
            <w:vMerge/>
            <w:vAlign w:val="center"/>
          </w:tcPr>
          <w:p w14:paraId="3829DE62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0B26A8D9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C17AC4C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339A25F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Same as the number of PRBs of RMSI CORESET</w:t>
            </w:r>
          </w:p>
        </w:tc>
        <w:tc>
          <w:tcPr>
            <w:tcW w:w="3115" w:type="dxa"/>
            <w:vMerge/>
            <w:vAlign w:val="center"/>
          </w:tcPr>
          <w:p w14:paraId="7516EA47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6E37B51B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5283478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271BCCE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Same as the SCS of RMSI CORESET</w:t>
            </w:r>
          </w:p>
        </w:tc>
        <w:tc>
          <w:tcPr>
            <w:tcW w:w="3115" w:type="dxa"/>
            <w:vMerge/>
            <w:vAlign w:val="center"/>
          </w:tcPr>
          <w:p w14:paraId="7065032C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01C82556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A2BAC0A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873F6BE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115" w:type="dxa"/>
            <w:vMerge/>
            <w:vAlign w:val="center"/>
          </w:tcPr>
          <w:p w14:paraId="03CD9B36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0BE1EDF1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64D08FD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45ECD53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  <w:tc>
          <w:tcPr>
            <w:tcW w:w="3115" w:type="dxa"/>
            <w:vMerge/>
            <w:vAlign w:val="center"/>
          </w:tcPr>
          <w:p w14:paraId="43F7937D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76560F35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571ED9F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EB5DA02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Same as the CP length of RMSI CORESET</w:t>
            </w:r>
          </w:p>
        </w:tc>
        <w:tc>
          <w:tcPr>
            <w:tcW w:w="3115" w:type="dxa"/>
            <w:vMerge/>
            <w:vAlign w:val="center"/>
          </w:tcPr>
          <w:p w14:paraId="11795246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5803E4FE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E9264E7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135ED7A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  <w:tc>
          <w:tcPr>
            <w:tcW w:w="3115" w:type="dxa"/>
            <w:vMerge/>
            <w:vAlign w:val="center"/>
          </w:tcPr>
          <w:p w14:paraId="7CE428F3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</w:tbl>
    <w:p w14:paraId="2874C1B6" w14:textId="77777777" w:rsidR="005C7460" w:rsidRPr="00D76831" w:rsidRDefault="005C7460" w:rsidP="005C7460">
      <w:pPr>
        <w:rPr>
          <w:rFonts w:eastAsia="?? ??"/>
        </w:rPr>
      </w:pPr>
    </w:p>
    <w:p w14:paraId="22382A00" w14:textId="77777777" w:rsidR="005C7460" w:rsidRPr="00D76831" w:rsidRDefault="005C7460" w:rsidP="005C7460">
      <w:pPr>
        <w:pStyle w:val="TH"/>
      </w:pPr>
      <w:r w:rsidRPr="00D76831">
        <w:t>Table 8.1.2.1-2: PDCCH transmission parameters for in-sync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  <w:gridCol w:w="3115"/>
      </w:tblGrid>
      <w:tr w:rsidR="005C7460" w:rsidRPr="00D76831" w14:paraId="34EFCD5D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FB01565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D76831">
              <w:rPr>
                <w:rFonts w:ascii="Arial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131A3E7" w14:textId="1C853FE9" w:rsidR="005C7460" w:rsidRPr="00D76831" w:rsidRDefault="005C7460" w:rsidP="0014128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b/>
                <w:sz w:val="18"/>
                <w:szCs w:val="18"/>
              </w:rPr>
              <w:t xml:space="preserve">Value for BLER </w:t>
            </w:r>
            <w:del w:id="21" w:author="Iana Siomina" w:date="2018-11-01T12:49:00Z">
              <w:r w:rsidRPr="00D76831" w:rsidDel="005C7460">
                <w:rPr>
                  <w:rFonts w:ascii="Arial" w:eastAsia="?? ??" w:hAnsi="Arial" w:cs="Arial"/>
                  <w:b/>
                  <w:sz w:val="18"/>
                  <w:szCs w:val="18"/>
                </w:rPr>
                <w:delText>pair</w:delText>
              </w:r>
            </w:del>
            <w:ins w:id="22" w:author="Iana Siomina" w:date="2018-11-01T12:49:00Z">
              <w:r>
                <w:rPr>
                  <w:rFonts w:ascii="Arial" w:eastAsia="?? ??" w:hAnsi="Arial" w:cs="Arial"/>
                  <w:b/>
                  <w:sz w:val="18"/>
                  <w:szCs w:val="18"/>
                </w:rPr>
                <w:t xml:space="preserve">Configuration </w:t>
              </w:r>
            </w:ins>
            <w:r w:rsidRPr="00D76831">
              <w:rPr>
                <w:rFonts w:ascii="Arial" w:eastAsia="?? ??" w:hAnsi="Arial" w:cs="Arial"/>
                <w:b/>
                <w:sz w:val="18"/>
                <w:szCs w:val="18"/>
              </w:rPr>
              <w:t>#0</w:t>
            </w:r>
          </w:p>
        </w:tc>
        <w:tc>
          <w:tcPr>
            <w:tcW w:w="3115" w:type="dxa"/>
            <w:vAlign w:val="center"/>
          </w:tcPr>
          <w:p w14:paraId="68699115" w14:textId="3EF1902E" w:rsidR="005C7460" w:rsidRPr="00D76831" w:rsidRDefault="005C7460" w:rsidP="0014128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del w:id="23" w:author="Iana Siomina" w:date="2018-11-01T12:49:00Z">
              <w:r w:rsidRPr="00D76831" w:rsidDel="005C7460">
                <w:rPr>
                  <w:rFonts w:ascii="Arial" w:eastAsia="?? ??" w:hAnsi="Arial" w:cs="Arial"/>
                  <w:b/>
                  <w:sz w:val="18"/>
                  <w:szCs w:val="18"/>
                </w:rPr>
                <w:delText>Value for BLER pair#1</w:delText>
              </w:r>
            </w:del>
          </w:p>
        </w:tc>
      </w:tr>
      <w:tr w:rsidR="005C7460" w:rsidRPr="00D76831" w14:paraId="27D486A0" w14:textId="77777777" w:rsidTr="00141282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EA63BF4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DCI payload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A56F14E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  <w:tc>
          <w:tcPr>
            <w:tcW w:w="3115" w:type="dxa"/>
            <w:vMerge w:val="restart"/>
            <w:vAlign w:val="center"/>
          </w:tcPr>
          <w:p w14:paraId="74742C4D" w14:textId="543519F0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24" w:author="Iana Siomina" w:date="2018-11-01T12:49:00Z">
              <w:r w:rsidRPr="00D76831" w:rsidDel="005C7460">
                <w:rPr>
                  <w:rFonts w:ascii="Arial" w:eastAsia="?? ??" w:hAnsi="Arial" w:cs="Arial"/>
                  <w:sz w:val="18"/>
                  <w:szCs w:val="18"/>
                </w:rPr>
                <w:delText>TBD</w:delText>
              </w:r>
            </w:del>
          </w:p>
        </w:tc>
      </w:tr>
      <w:tr w:rsidR="005C7460" w:rsidRPr="00D76831" w14:paraId="660350DA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F3D7D52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Number of </w:t>
            </w:r>
            <w:proofErr w:type="gramStart"/>
            <w:r w:rsidRPr="00D76831">
              <w:rPr>
                <w:rFonts w:ascii="Arial" w:eastAsia="?? ??" w:hAnsi="Arial" w:cs="Arial"/>
                <w:sz w:val="18"/>
                <w:szCs w:val="18"/>
              </w:rPr>
              <w:t>control</w:t>
            </w:r>
            <w:proofErr w:type="gramEnd"/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4FD7A6C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Same as the number of symbols of RMSI CORESET</w:t>
            </w:r>
          </w:p>
        </w:tc>
        <w:tc>
          <w:tcPr>
            <w:tcW w:w="3115" w:type="dxa"/>
            <w:vMerge/>
            <w:vAlign w:val="center"/>
          </w:tcPr>
          <w:p w14:paraId="5B4E4D96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</w:tr>
      <w:tr w:rsidR="005C7460" w:rsidRPr="00D76831" w14:paraId="41CB2E83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841A179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8DC7678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4</w:t>
            </w:r>
          </w:p>
        </w:tc>
        <w:tc>
          <w:tcPr>
            <w:tcW w:w="3115" w:type="dxa"/>
            <w:vMerge/>
            <w:vAlign w:val="center"/>
          </w:tcPr>
          <w:p w14:paraId="3CB9DFCA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0C9A26C0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AC4212C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13956B2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0dB</w:t>
            </w:r>
          </w:p>
        </w:tc>
        <w:tc>
          <w:tcPr>
            <w:tcW w:w="3115" w:type="dxa"/>
            <w:vMerge/>
            <w:vAlign w:val="center"/>
          </w:tcPr>
          <w:p w14:paraId="4FBFCFF7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1BFF991E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0CD5C6F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15FC925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0dB</w:t>
            </w:r>
          </w:p>
        </w:tc>
        <w:tc>
          <w:tcPr>
            <w:tcW w:w="3115" w:type="dxa"/>
            <w:vMerge/>
            <w:vAlign w:val="center"/>
          </w:tcPr>
          <w:p w14:paraId="42B45A79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75161466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7A1E07A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82D7439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Same as the number of PRBs of RMSI CORESET</w:t>
            </w:r>
          </w:p>
        </w:tc>
        <w:tc>
          <w:tcPr>
            <w:tcW w:w="3115" w:type="dxa"/>
            <w:vMerge/>
            <w:vAlign w:val="center"/>
          </w:tcPr>
          <w:p w14:paraId="62D0889F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7CCF252B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B1988AF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D9D96B0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Same as the SCS of RMSI CORESET</w:t>
            </w:r>
          </w:p>
        </w:tc>
        <w:tc>
          <w:tcPr>
            <w:tcW w:w="3115" w:type="dxa"/>
            <w:vMerge/>
            <w:vAlign w:val="center"/>
          </w:tcPr>
          <w:p w14:paraId="31AAB42E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02BA1A9F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1D1E85F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CCC40D4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115" w:type="dxa"/>
            <w:vMerge/>
            <w:vAlign w:val="center"/>
          </w:tcPr>
          <w:p w14:paraId="22DFE753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1AB61A7A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89BF378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1D814CB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  <w:tc>
          <w:tcPr>
            <w:tcW w:w="3115" w:type="dxa"/>
            <w:vMerge/>
            <w:vAlign w:val="center"/>
          </w:tcPr>
          <w:p w14:paraId="69A28430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4310AB9C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7228985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3028CEE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Same as the CP length of RMSI CORESET</w:t>
            </w:r>
          </w:p>
        </w:tc>
        <w:tc>
          <w:tcPr>
            <w:tcW w:w="3115" w:type="dxa"/>
            <w:vMerge/>
            <w:vAlign w:val="center"/>
          </w:tcPr>
          <w:p w14:paraId="73E56997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34EB70D6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1944CEC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157DDFD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  <w:tc>
          <w:tcPr>
            <w:tcW w:w="3115" w:type="dxa"/>
            <w:vMerge/>
            <w:vAlign w:val="center"/>
          </w:tcPr>
          <w:p w14:paraId="02EC0E40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</w:tbl>
    <w:p w14:paraId="47549570" w14:textId="2C8DEBB3" w:rsidR="005C7460" w:rsidRDefault="005C7460" w:rsidP="005C7460"/>
    <w:p w14:paraId="5B97F4B6" w14:textId="4913AB1F" w:rsidR="005C7460" w:rsidRPr="005C7460" w:rsidRDefault="005C7460" w:rsidP="005C7460">
      <w:pPr>
        <w:jc w:val="center"/>
        <w:rPr>
          <w:b/>
          <w:color w:val="00B0F0"/>
          <w:sz w:val="28"/>
          <w:szCs w:val="28"/>
        </w:rPr>
      </w:pPr>
      <w:r w:rsidRPr="005C7460">
        <w:rPr>
          <w:b/>
          <w:color w:val="00B0F0"/>
          <w:sz w:val="28"/>
          <w:szCs w:val="28"/>
        </w:rPr>
        <w:t>--- unch</w:t>
      </w:r>
      <w:r>
        <w:rPr>
          <w:b/>
          <w:color w:val="00B0F0"/>
          <w:sz w:val="28"/>
          <w:szCs w:val="28"/>
        </w:rPr>
        <w:t>a</w:t>
      </w:r>
      <w:r w:rsidRPr="005C7460">
        <w:rPr>
          <w:b/>
          <w:color w:val="00B0F0"/>
          <w:sz w:val="28"/>
          <w:szCs w:val="28"/>
        </w:rPr>
        <w:t>nged section</w:t>
      </w:r>
      <w:r>
        <w:rPr>
          <w:b/>
          <w:color w:val="00B0F0"/>
          <w:sz w:val="28"/>
          <w:szCs w:val="28"/>
        </w:rPr>
        <w:t>s</w:t>
      </w:r>
      <w:r w:rsidRPr="005C7460">
        <w:rPr>
          <w:b/>
          <w:color w:val="00B0F0"/>
          <w:sz w:val="28"/>
          <w:szCs w:val="28"/>
        </w:rPr>
        <w:t xml:space="preserve"> ---</w:t>
      </w:r>
    </w:p>
    <w:p w14:paraId="62A32A15" w14:textId="77777777" w:rsidR="005C7460" w:rsidRPr="00D76831" w:rsidRDefault="005C7460" w:rsidP="005C7460">
      <w:pPr>
        <w:keepNext/>
        <w:keepLines/>
        <w:spacing w:before="120"/>
        <w:ind w:left="1134" w:hanging="1134"/>
        <w:outlineLvl w:val="2"/>
      </w:pPr>
      <w:r w:rsidRPr="00D76831">
        <w:rPr>
          <w:rFonts w:ascii="Arial" w:hAnsi="Arial"/>
          <w:sz w:val="28"/>
        </w:rPr>
        <w:t>8.1.3</w:t>
      </w:r>
      <w:r w:rsidRPr="00D76831">
        <w:rPr>
          <w:rFonts w:ascii="Arial" w:hAnsi="Arial"/>
          <w:sz w:val="28"/>
        </w:rPr>
        <w:tab/>
        <w:t>Requirements for CSI-RS based radio link monitoring</w:t>
      </w:r>
    </w:p>
    <w:p w14:paraId="289260F1" w14:textId="77777777" w:rsidR="005C7460" w:rsidRPr="00D76831" w:rsidRDefault="005C7460" w:rsidP="005C7460">
      <w:pPr>
        <w:pStyle w:val="Heading4"/>
      </w:pPr>
      <w:bookmarkStart w:id="25" w:name="_Toc526331672"/>
      <w:r w:rsidRPr="00D76831">
        <w:t>8.1.3.1</w:t>
      </w:r>
      <w:r w:rsidRPr="00D76831">
        <w:tab/>
        <w:t>Introduction</w:t>
      </w:r>
      <w:bookmarkEnd w:id="25"/>
    </w:p>
    <w:p w14:paraId="129DB3F4" w14:textId="77777777" w:rsidR="005C7460" w:rsidRPr="00D76831" w:rsidRDefault="005C7460" w:rsidP="005C7460">
      <w:r w:rsidRPr="00D76831">
        <w:t xml:space="preserve">The requirements in this section apply for each CSI-RS based RLM-RS resource configured for </w:t>
      </w:r>
      <w:proofErr w:type="spellStart"/>
      <w:r w:rsidRPr="00D76831">
        <w:t>PCell</w:t>
      </w:r>
      <w:proofErr w:type="spellEnd"/>
      <w:r w:rsidRPr="00D76831">
        <w:t xml:space="preserve"> or </w:t>
      </w:r>
      <w:proofErr w:type="spellStart"/>
      <w:r w:rsidRPr="00D76831">
        <w:t>PSCell</w:t>
      </w:r>
      <w:proofErr w:type="spellEnd"/>
      <w:r w:rsidRPr="00D76831">
        <w:t xml:space="preserve">, provided that the CSI-RS configured for RLM are </w:t>
      </w:r>
      <w:proofErr w:type="gramStart"/>
      <w:r w:rsidRPr="00D76831">
        <w:t>actually transmitted</w:t>
      </w:r>
      <w:proofErr w:type="gramEnd"/>
      <w:r w:rsidRPr="00D76831">
        <w:t xml:space="preserve"> within UE active DL BWP during the entire evaluation period specified in section 8.1.3.2.</w:t>
      </w:r>
    </w:p>
    <w:p w14:paraId="470D462C" w14:textId="77777777" w:rsidR="005C7460" w:rsidRPr="00D76831" w:rsidRDefault="005C7460" w:rsidP="005C7460">
      <w:pPr>
        <w:pStyle w:val="TH"/>
      </w:pPr>
      <w:r w:rsidRPr="00D76831">
        <w:lastRenderedPageBreak/>
        <w:t>Table 8.1.3.1-1: PDCCH transmission parameters for out-of-sync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  <w:gridCol w:w="3115"/>
      </w:tblGrid>
      <w:tr w:rsidR="005C7460" w:rsidRPr="00D76831" w14:paraId="08B02DD7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349D81B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D76831">
              <w:rPr>
                <w:rFonts w:ascii="Arial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2F460A6" w14:textId="30058E31" w:rsidR="005C7460" w:rsidRPr="00D76831" w:rsidRDefault="005C7460" w:rsidP="0014128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b/>
                <w:sz w:val="18"/>
                <w:szCs w:val="18"/>
              </w:rPr>
              <w:t xml:space="preserve">Value for BLER </w:t>
            </w:r>
            <w:ins w:id="26" w:author="Iana Siomina" w:date="2018-11-01T12:49:00Z">
              <w:r>
                <w:rPr>
                  <w:rFonts w:ascii="Arial" w:eastAsia="?? ??" w:hAnsi="Arial" w:cs="Arial"/>
                  <w:b/>
                  <w:sz w:val="18"/>
                  <w:szCs w:val="18"/>
                </w:rPr>
                <w:t xml:space="preserve">Configuration </w:t>
              </w:r>
            </w:ins>
            <w:del w:id="27" w:author="Iana Siomina" w:date="2018-11-01T12:49:00Z">
              <w:r w:rsidRPr="00D76831" w:rsidDel="005C7460">
                <w:rPr>
                  <w:rFonts w:ascii="Arial" w:eastAsia="?? ??" w:hAnsi="Arial" w:cs="Arial"/>
                  <w:b/>
                  <w:sz w:val="18"/>
                  <w:szCs w:val="18"/>
                </w:rPr>
                <w:delText>pair</w:delText>
              </w:r>
            </w:del>
            <w:r w:rsidRPr="00D76831">
              <w:rPr>
                <w:rFonts w:ascii="Arial" w:eastAsia="?? ??" w:hAnsi="Arial" w:cs="Arial"/>
                <w:b/>
                <w:sz w:val="18"/>
                <w:szCs w:val="18"/>
              </w:rPr>
              <w:t>#0</w:t>
            </w:r>
          </w:p>
        </w:tc>
        <w:tc>
          <w:tcPr>
            <w:tcW w:w="3115" w:type="dxa"/>
            <w:vAlign w:val="center"/>
          </w:tcPr>
          <w:p w14:paraId="142C75CE" w14:textId="602CC6AA" w:rsidR="005C7460" w:rsidRPr="00D76831" w:rsidRDefault="005C7460" w:rsidP="0014128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del w:id="28" w:author="Iana Siomina" w:date="2018-11-01T12:50:00Z">
              <w:r w:rsidRPr="00D76831" w:rsidDel="005C7460">
                <w:rPr>
                  <w:rFonts w:ascii="Arial" w:eastAsia="?? ??" w:hAnsi="Arial" w:cs="Arial"/>
                  <w:b/>
                  <w:sz w:val="18"/>
                  <w:szCs w:val="18"/>
                </w:rPr>
                <w:delText>Value for BLER pair#1</w:delText>
              </w:r>
            </w:del>
          </w:p>
        </w:tc>
      </w:tr>
      <w:tr w:rsidR="005C7460" w:rsidRPr="00D76831" w14:paraId="4C4313A2" w14:textId="77777777" w:rsidTr="00141282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9DB47F3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C6433FC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  <w:tc>
          <w:tcPr>
            <w:tcW w:w="3115" w:type="dxa"/>
            <w:vMerge w:val="restart"/>
            <w:vAlign w:val="center"/>
          </w:tcPr>
          <w:p w14:paraId="4B2B03F1" w14:textId="30CE51EF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29" w:author="Iana Siomina" w:date="2018-11-01T12:50:00Z">
              <w:r w:rsidRPr="00D76831" w:rsidDel="005C7460">
                <w:rPr>
                  <w:rFonts w:ascii="Arial" w:eastAsia="?? ??" w:hAnsi="Arial" w:cs="Arial"/>
                  <w:sz w:val="18"/>
                  <w:szCs w:val="18"/>
                </w:rPr>
                <w:delText>TBD</w:delText>
              </w:r>
            </w:del>
          </w:p>
        </w:tc>
      </w:tr>
      <w:tr w:rsidR="005C7460" w:rsidRPr="00D76831" w14:paraId="0C582E2C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4551AF2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Number of </w:t>
            </w:r>
            <w:proofErr w:type="gramStart"/>
            <w:r w:rsidRPr="00D76831">
              <w:rPr>
                <w:rFonts w:ascii="Arial" w:eastAsia="?? ??" w:hAnsi="Arial" w:cs="Arial"/>
                <w:sz w:val="18"/>
                <w:szCs w:val="18"/>
              </w:rPr>
              <w:t>control</w:t>
            </w:r>
            <w:proofErr w:type="gramEnd"/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FF7A1BD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Same as the number of symbols of CORESET </w:t>
            </w:r>
            <w:proofErr w:type="spellStart"/>
            <w:r w:rsidRPr="00D76831">
              <w:rPr>
                <w:rFonts w:ascii="Arial" w:eastAsia="?? ??" w:hAnsi="Arial" w:cs="Arial"/>
                <w:sz w:val="18"/>
                <w:szCs w:val="18"/>
              </w:rPr>
              <w:t>QCLed</w:t>
            </w:r>
            <w:proofErr w:type="spellEnd"/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 with respective CSI-RS for RLM</w:t>
            </w:r>
          </w:p>
        </w:tc>
        <w:tc>
          <w:tcPr>
            <w:tcW w:w="3115" w:type="dxa"/>
            <w:vMerge/>
            <w:vAlign w:val="center"/>
          </w:tcPr>
          <w:p w14:paraId="2A0491C0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</w:tr>
      <w:tr w:rsidR="005C7460" w:rsidRPr="00D76831" w14:paraId="3E860750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DF00309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BB13AD2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8</w:t>
            </w:r>
          </w:p>
        </w:tc>
        <w:tc>
          <w:tcPr>
            <w:tcW w:w="3115" w:type="dxa"/>
            <w:vMerge/>
            <w:vAlign w:val="center"/>
          </w:tcPr>
          <w:p w14:paraId="092A803B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059E9436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6D36486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Ratio of hypothetical PDCCH RE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6C44810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  <w:tc>
          <w:tcPr>
            <w:tcW w:w="3115" w:type="dxa"/>
            <w:vMerge/>
            <w:vAlign w:val="center"/>
          </w:tcPr>
          <w:p w14:paraId="130D706C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4A2222AA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FA89F34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2F06195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  <w:tc>
          <w:tcPr>
            <w:tcW w:w="3115" w:type="dxa"/>
            <w:vMerge/>
            <w:vAlign w:val="center"/>
          </w:tcPr>
          <w:p w14:paraId="0ADC8D37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35168CD8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A98A9A1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DB03F1B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Same as the number of PRBs of CORESET </w:t>
            </w:r>
            <w:proofErr w:type="spellStart"/>
            <w:r w:rsidRPr="00D76831">
              <w:rPr>
                <w:rFonts w:ascii="Arial" w:eastAsia="?? ??" w:hAnsi="Arial" w:cs="Arial"/>
                <w:sz w:val="18"/>
                <w:szCs w:val="18"/>
              </w:rPr>
              <w:t>QCLed</w:t>
            </w:r>
            <w:proofErr w:type="spellEnd"/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 with respective CSI-RS for RLM</w:t>
            </w:r>
          </w:p>
        </w:tc>
        <w:tc>
          <w:tcPr>
            <w:tcW w:w="3115" w:type="dxa"/>
            <w:vMerge/>
            <w:vAlign w:val="center"/>
          </w:tcPr>
          <w:p w14:paraId="1D71E2CD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6949D508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D26010D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6032D9B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Same as the SCS of CORESET </w:t>
            </w:r>
            <w:proofErr w:type="spellStart"/>
            <w:r w:rsidRPr="00D76831">
              <w:rPr>
                <w:rFonts w:ascii="Arial" w:eastAsia="?? ??" w:hAnsi="Arial" w:cs="Arial"/>
                <w:sz w:val="18"/>
                <w:szCs w:val="18"/>
              </w:rPr>
              <w:t>QCLed</w:t>
            </w:r>
            <w:proofErr w:type="spellEnd"/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 with respective CSI-RS for RLM</w:t>
            </w:r>
          </w:p>
        </w:tc>
        <w:tc>
          <w:tcPr>
            <w:tcW w:w="3115" w:type="dxa"/>
            <w:vMerge/>
            <w:vAlign w:val="center"/>
          </w:tcPr>
          <w:p w14:paraId="72F983FF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1563EFDB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07E7670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E927B0F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115" w:type="dxa"/>
            <w:vMerge/>
            <w:vAlign w:val="center"/>
          </w:tcPr>
          <w:p w14:paraId="7487B627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71C77A27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5F55770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02823FA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  <w:tc>
          <w:tcPr>
            <w:tcW w:w="3115" w:type="dxa"/>
            <w:vMerge/>
            <w:vAlign w:val="center"/>
          </w:tcPr>
          <w:p w14:paraId="3EF901D1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08842FA7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CA61219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A10FA29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Same as the CP length of CORESET </w:t>
            </w:r>
            <w:proofErr w:type="spellStart"/>
            <w:r w:rsidRPr="00D76831">
              <w:rPr>
                <w:rFonts w:ascii="Arial" w:eastAsia="?? ??" w:hAnsi="Arial" w:cs="Arial"/>
                <w:sz w:val="18"/>
                <w:szCs w:val="18"/>
              </w:rPr>
              <w:t>QCLed</w:t>
            </w:r>
            <w:proofErr w:type="spellEnd"/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 with respective CSI-RS for RLM</w:t>
            </w:r>
          </w:p>
        </w:tc>
        <w:tc>
          <w:tcPr>
            <w:tcW w:w="3115" w:type="dxa"/>
            <w:vMerge/>
            <w:vAlign w:val="center"/>
          </w:tcPr>
          <w:p w14:paraId="5859CFC2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0C62DD6C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224DBE7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6B151CA2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  <w:tc>
          <w:tcPr>
            <w:tcW w:w="3115" w:type="dxa"/>
            <w:vMerge/>
            <w:vAlign w:val="center"/>
          </w:tcPr>
          <w:p w14:paraId="23F86C63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</w:tbl>
    <w:p w14:paraId="47D52857" w14:textId="77777777" w:rsidR="005C7460" w:rsidRPr="00D76831" w:rsidRDefault="005C7460" w:rsidP="005C7460"/>
    <w:p w14:paraId="57795C9C" w14:textId="77777777" w:rsidR="005C7460" w:rsidRPr="00D76831" w:rsidRDefault="005C7460" w:rsidP="005C7460">
      <w:pPr>
        <w:pStyle w:val="TH"/>
      </w:pPr>
      <w:r w:rsidRPr="00D76831">
        <w:t>Table 8.1.3.1-2: PDCCH transmission parameters for in-sync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  <w:gridCol w:w="3115"/>
      </w:tblGrid>
      <w:tr w:rsidR="005C7460" w:rsidRPr="00D76831" w14:paraId="1B8951B6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5E29FB1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D76831">
              <w:rPr>
                <w:rFonts w:ascii="Arial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2152D08" w14:textId="5A753F56" w:rsidR="005C7460" w:rsidRPr="00D76831" w:rsidRDefault="005C7460" w:rsidP="0014128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b/>
                <w:sz w:val="18"/>
                <w:szCs w:val="18"/>
              </w:rPr>
              <w:t xml:space="preserve">Value for BLER </w:t>
            </w:r>
            <w:del w:id="30" w:author="Iana Siomina" w:date="2018-11-01T12:50:00Z">
              <w:r w:rsidRPr="00D76831" w:rsidDel="005C7460">
                <w:rPr>
                  <w:rFonts w:ascii="Arial" w:eastAsia="?? ??" w:hAnsi="Arial" w:cs="Arial"/>
                  <w:b/>
                  <w:sz w:val="18"/>
                  <w:szCs w:val="18"/>
                </w:rPr>
                <w:delText>pair</w:delText>
              </w:r>
            </w:del>
            <w:ins w:id="31" w:author="Iana Siomina" w:date="2018-11-01T12:50:00Z">
              <w:r>
                <w:rPr>
                  <w:rFonts w:ascii="Arial" w:eastAsia="?? ??" w:hAnsi="Arial" w:cs="Arial"/>
                  <w:b/>
                  <w:sz w:val="18"/>
                  <w:szCs w:val="18"/>
                </w:rPr>
                <w:t xml:space="preserve">Configuration </w:t>
              </w:r>
            </w:ins>
            <w:r w:rsidRPr="00D76831">
              <w:rPr>
                <w:rFonts w:ascii="Arial" w:eastAsia="?? ??" w:hAnsi="Arial" w:cs="Arial"/>
                <w:b/>
                <w:sz w:val="18"/>
                <w:szCs w:val="18"/>
              </w:rPr>
              <w:t>#0</w:t>
            </w:r>
          </w:p>
        </w:tc>
        <w:tc>
          <w:tcPr>
            <w:tcW w:w="3115" w:type="dxa"/>
            <w:vAlign w:val="center"/>
          </w:tcPr>
          <w:p w14:paraId="416D5CAE" w14:textId="5F0B9D02" w:rsidR="005C7460" w:rsidRPr="00D76831" w:rsidRDefault="005C7460" w:rsidP="0014128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del w:id="32" w:author="Iana Siomina" w:date="2018-11-01T12:50:00Z">
              <w:r w:rsidRPr="00D76831" w:rsidDel="005C7460">
                <w:rPr>
                  <w:rFonts w:ascii="Arial" w:eastAsia="?? ??" w:hAnsi="Arial" w:cs="Arial"/>
                  <w:b/>
                  <w:sz w:val="18"/>
                  <w:szCs w:val="18"/>
                </w:rPr>
                <w:delText>Value for BLER pair#1</w:delText>
              </w:r>
            </w:del>
          </w:p>
        </w:tc>
      </w:tr>
      <w:tr w:rsidR="005C7460" w:rsidRPr="00D76831" w14:paraId="34DAAB05" w14:textId="77777777" w:rsidTr="00141282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E106611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DCI payload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62887CB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  <w:tc>
          <w:tcPr>
            <w:tcW w:w="3115" w:type="dxa"/>
            <w:vMerge w:val="restart"/>
            <w:vAlign w:val="center"/>
          </w:tcPr>
          <w:p w14:paraId="6BEE6D0E" w14:textId="5B933C9A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del w:id="33" w:author="Iana Siomina" w:date="2018-11-01T12:50:00Z">
              <w:r w:rsidRPr="00D76831" w:rsidDel="005C7460">
                <w:rPr>
                  <w:rFonts w:ascii="Arial" w:eastAsia="?? ??" w:hAnsi="Arial" w:cs="Arial"/>
                  <w:sz w:val="18"/>
                  <w:szCs w:val="18"/>
                </w:rPr>
                <w:delText>TBD</w:delText>
              </w:r>
            </w:del>
          </w:p>
        </w:tc>
      </w:tr>
      <w:tr w:rsidR="005C7460" w:rsidRPr="00D76831" w14:paraId="2682A8CD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3DFBF40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Number of </w:t>
            </w:r>
            <w:proofErr w:type="gramStart"/>
            <w:r w:rsidRPr="00D76831">
              <w:rPr>
                <w:rFonts w:ascii="Arial" w:eastAsia="?? ??" w:hAnsi="Arial" w:cs="Arial"/>
                <w:sz w:val="18"/>
                <w:szCs w:val="18"/>
              </w:rPr>
              <w:t>control</w:t>
            </w:r>
            <w:proofErr w:type="gramEnd"/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9B8CB52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Same as the number of symbols of CORESET </w:t>
            </w:r>
            <w:proofErr w:type="spellStart"/>
            <w:r w:rsidRPr="00D76831">
              <w:rPr>
                <w:rFonts w:ascii="Arial" w:eastAsia="?? ??" w:hAnsi="Arial" w:cs="Arial"/>
                <w:sz w:val="18"/>
                <w:szCs w:val="18"/>
              </w:rPr>
              <w:t>QCLed</w:t>
            </w:r>
            <w:proofErr w:type="spellEnd"/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 with respective CSI-RS for RLM</w:t>
            </w:r>
          </w:p>
        </w:tc>
        <w:tc>
          <w:tcPr>
            <w:tcW w:w="3115" w:type="dxa"/>
            <w:vMerge/>
            <w:vAlign w:val="center"/>
          </w:tcPr>
          <w:p w14:paraId="415CF729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</w:p>
        </w:tc>
      </w:tr>
      <w:tr w:rsidR="005C7460" w:rsidRPr="00D76831" w14:paraId="054D53BD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D929031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AB2B231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4</w:t>
            </w:r>
          </w:p>
        </w:tc>
        <w:tc>
          <w:tcPr>
            <w:tcW w:w="3115" w:type="dxa"/>
            <w:vMerge/>
            <w:vAlign w:val="center"/>
          </w:tcPr>
          <w:p w14:paraId="346AEE86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165886A1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29230F6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Ratio of hypothetical PDCCH RE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D6D02CB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0dB</w:t>
            </w:r>
          </w:p>
        </w:tc>
        <w:tc>
          <w:tcPr>
            <w:tcW w:w="3115" w:type="dxa"/>
            <w:vMerge/>
            <w:vAlign w:val="center"/>
          </w:tcPr>
          <w:p w14:paraId="1A10ECC8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3F5D67A3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D319D63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CSI-RS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36FC311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[</w:t>
            </w:r>
            <w:proofErr w:type="gramStart"/>
            <w:r w:rsidRPr="00D76831">
              <w:rPr>
                <w:rFonts w:ascii="Arial" w:eastAsia="?? ??" w:hAnsi="Arial" w:cs="Arial"/>
                <w:sz w:val="18"/>
                <w:szCs w:val="18"/>
              </w:rPr>
              <w:t>0]dB</w:t>
            </w:r>
            <w:proofErr w:type="gramEnd"/>
          </w:p>
        </w:tc>
        <w:tc>
          <w:tcPr>
            <w:tcW w:w="3115" w:type="dxa"/>
            <w:vMerge/>
            <w:vAlign w:val="center"/>
          </w:tcPr>
          <w:p w14:paraId="019B56CB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091C72AB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D5DB366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EB85DE6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Same as the number of PRBs of CORESET </w:t>
            </w:r>
            <w:proofErr w:type="spellStart"/>
            <w:r w:rsidRPr="00D76831">
              <w:rPr>
                <w:rFonts w:ascii="Arial" w:eastAsia="?? ??" w:hAnsi="Arial" w:cs="Arial"/>
                <w:sz w:val="18"/>
                <w:szCs w:val="18"/>
              </w:rPr>
              <w:t>QCLed</w:t>
            </w:r>
            <w:proofErr w:type="spellEnd"/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 with respective CSI-RS for RLM</w:t>
            </w:r>
          </w:p>
        </w:tc>
        <w:tc>
          <w:tcPr>
            <w:tcW w:w="3115" w:type="dxa"/>
            <w:vMerge/>
            <w:vAlign w:val="center"/>
          </w:tcPr>
          <w:p w14:paraId="51F6EE2F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70795DB5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367CBAF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FFDCFF0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Same as the SCS of CORESET </w:t>
            </w:r>
            <w:proofErr w:type="spellStart"/>
            <w:r w:rsidRPr="00D76831">
              <w:rPr>
                <w:rFonts w:ascii="Arial" w:eastAsia="?? ??" w:hAnsi="Arial" w:cs="Arial"/>
                <w:sz w:val="18"/>
                <w:szCs w:val="18"/>
              </w:rPr>
              <w:t>QCLed</w:t>
            </w:r>
            <w:proofErr w:type="spellEnd"/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 with respective CSI-RS for RLM</w:t>
            </w:r>
          </w:p>
        </w:tc>
        <w:tc>
          <w:tcPr>
            <w:tcW w:w="3115" w:type="dxa"/>
            <w:vMerge/>
            <w:vAlign w:val="center"/>
          </w:tcPr>
          <w:p w14:paraId="271F2273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20413943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B0CD0FA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5B9FA23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115" w:type="dxa"/>
            <w:vMerge/>
            <w:vAlign w:val="center"/>
          </w:tcPr>
          <w:p w14:paraId="3ABDD92C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1545CBA3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13E95BC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9031155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  <w:tc>
          <w:tcPr>
            <w:tcW w:w="3115" w:type="dxa"/>
            <w:vMerge/>
            <w:vAlign w:val="center"/>
          </w:tcPr>
          <w:p w14:paraId="65BCC105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33A7952D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1A1F87E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DC6D02B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Same as the CP length of CORESET </w:t>
            </w:r>
            <w:proofErr w:type="spellStart"/>
            <w:r w:rsidRPr="00D76831">
              <w:rPr>
                <w:rFonts w:ascii="Arial" w:eastAsia="?? ??" w:hAnsi="Arial" w:cs="Arial"/>
                <w:sz w:val="18"/>
                <w:szCs w:val="18"/>
              </w:rPr>
              <w:t>QCLed</w:t>
            </w:r>
            <w:proofErr w:type="spellEnd"/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 with respective CSI-RS for RLM</w:t>
            </w:r>
          </w:p>
        </w:tc>
        <w:tc>
          <w:tcPr>
            <w:tcW w:w="3115" w:type="dxa"/>
            <w:vMerge/>
            <w:vAlign w:val="center"/>
          </w:tcPr>
          <w:p w14:paraId="3F2CC5A8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  <w:tr w:rsidR="005C7460" w:rsidRPr="00D76831" w14:paraId="1F03BB7A" w14:textId="77777777" w:rsidTr="00141282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F129C57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80489E6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  <w:tc>
          <w:tcPr>
            <w:tcW w:w="3115" w:type="dxa"/>
            <w:vMerge/>
            <w:vAlign w:val="center"/>
          </w:tcPr>
          <w:p w14:paraId="712B23A7" w14:textId="77777777" w:rsidR="005C7460" w:rsidRPr="00D76831" w:rsidRDefault="005C7460" w:rsidP="001412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</w:tr>
    </w:tbl>
    <w:p w14:paraId="6D3BE9E5" w14:textId="77777777" w:rsidR="005C7460" w:rsidRPr="00D76831" w:rsidRDefault="005C7460" w:rsidP="005C7460"/>
    <w:p w14:paraId="2E88E756" w14:textId="77777777" w:rsidR="005C7460" w:rsidRPr="00D76831" w:rsidRDefault="005C7460" w:rsidP="005C7460">
      <w:bookmarkStart w:id="34" w:name="_Hlk521329719"/>
      <w:r w:rsidRPr="00D76831">
        <w:t>Editor’s Note: FFS which CORESET is used as reference when CSI-RS is QCL-ed with multiple CORESETs</w:t>
      </w:r>
    </w:p>
    <w:p w14:paraId="551F8C82" w14:textId="77777777" w:rsidR="005C7460" w:rsidRPr="00D76831" w:rsidRDefault="005C7460" w:rsidP="005C7460">
      <w:r w:rsidRPr="00D76831">
        <w:t>Editor’s Note: FFS if UE shall perform RLM and if so which CORESET is used as reference, when CSI-RS is not QCL-ed with any CORESET</w:t>
      </w:r>
      <w:bookmarkEnd w:id="34"/>
    </w:p>
    <w:sectPr w:rsidR="005C7460" w:rsidRPr="00D768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3E1A2" w14:textId="77777777" w:rsidR="00AB2590" w:rsidRDefault="00AB2590">
      <w:r>
        <w:separator/>
      </w:r>
    </w:p>
  </w:endnote>
  <w:endnote w:type="continuationSeparator" w:id="0">
    <w:p w14:paraId="3B51EA7D" w14:textId="77777777" w:rsidR="00AB2590" w:rsidRDefault="00AB2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0DD2E" w14:textId="77777777" w:rsidR="00AB2590" w:rsidRDefault="00AB2590">
      <w:r>
        <w:separator/>
      </w:r>
    </w:p>
  </w:footnote>
  <w:footnote w:type="continuationSeparator" w:id="0">
    <w:p w14:paraId="13082D07" w14:textId="77777777" w:rsidR="00AB2590" w:rsidRDefault="00AB2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84EC" w14:textId="77777777" w:rsidR="001229C3" w:rsidRDefault="001229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652C6" w14:textId="77777777" w:rsidR="001229C3" w:rsidRDefault="00122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6C5C9" w14:textId="77777777" w:rsidR="001229C3" w:rsidRDefault="001229C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743" w14:textId="77777777" w:rsidR="001229C3" w:rsidRDefault="001229C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ana Siomina">
    <w15:presenceInfo w15:providerId="AD" w15:userId="S-1-5-21-1538607324-3213881460-940295383-4438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624E4"/>
    <w:rsid w:val="0007583F"/>
    <w:rsid w:val="000A6394"/>
    <w:rsid w:val="000B7FED"/>
    <w:rsid w:val="000C038A"/>
    <w:rsid w:val="000C6598"/>
    <w:rsid w:val="000C753B"/>
    <w:rsid w:val="001157F2"/>
    <w:rsid w:val="001229C3"/>
    <w:rsid w:val="00136F20"/>
    <w:rsid w:val="00145D43"/>
    <w:rsid w:val="0016315A"/>
    <w:rsid w:val="00192C46"/>
    <w:rsid w:val="001A08B3"/>
    <w:rsid w:val="001A7B60"/>
    <w:rsid w:val="001B52F0"/>
    <w:rsid w:val="001B7A65"/>
    <w:rsid w:val="001E2A1D"/>
    <w:rsid w:val="001E41F3"/>
    <w:rsid w:val="0026004D"/>
    <w:rsid w:val="002640DD"/>
    <w:rsid w:val="00270EE0"/>
    <w:rsid w:val="00272CD6"/>
    <w:rsid w:val="00275D12"/>
    <w:rsid w:val="00284FEB"/>
    <w:rsid w:val="00285B10"/>
    <w:rsid w:val="002860C4"/>
    <w:rsid w:val="002B5741"/>
    <w:rsid w:val="002B75D5"/>
    <w:rsid w:val="002D39BA"/>
    <w:rsid w:val="00301C70"/>
    <w:rsid w:val="00305409"/>
    <w:rsid w:val="003351DE"/>
    <w:rsid w:val="003609EF"/>
    <w:rsid w:val="0036231A"/>
    <w:rsid w:val="00374DD4"/>
    <w:rsid w:val="00397CC7"/>
    <w:rsid w:val="003E1A36"/>
    <w:rsid w:val="003F4DAF"/>
    <w:rsid w:val="00410371"/>
    <w:rsid w:val="004242F1"/>
    <w:rsid w:val="0045324F"/>
    <w:rsid w:val="00476577"/>
    <w:rsid w:val="004A015E"/>
    <w:rsid w:val="004B75B7"/>
    <w:rsid w:val="0051453F"/>
    <w:rsid w:val="0051580D"/>
    <w:rsid w:val="00547111"/>
    <w:rsid w:val="005519E2"/>
    <w:rsid w:val="00563E86"/>
    <w:rsid w:val="00567817"/>
    <w:rsid w:val="00587AE7"/>
    <w:rsid w:val="00592D74"/>
    <w:rsid w:val="005A2F44"/>
    <w:rsid w:val="005C7460"/>
    <w:rsid w:val="005D36CD"/>
    <w:rsid w:val="005E2C44"/>
    <w:rsid w:val="00621188"/>
    <w:rsid w:val="006257ED"/>
    <w:rsid w:val="006511D7"/>
    <w:rsid w:val="00695808"/>
    <w:rsid w:val="006B46FB"/>
    <w:rsid w:val="006D3847"/>
    <w:rsid w:val="006E21FB"/>
    <w:rsid w:val="007219FB"/>
    <w:rsid w:val="00752ECD"/>
    <w:rsid w:val="00784C34"/>
    <w:rsid w:val="0079138F"/>
    <w:rsid w:val="00792342"/>
    <w:rsid w:val="007977A8"/>
    <w:rsid w:val="007B512A"/>
    <w:rsid w:val="007C2097"/>
    <w:rsid w:val="007D6A07"/>
    <w:rsid w:val="007F65D2"/>
    <w:rsid w:val="007F7259"/>
    <w:rsid w:val="008040A8"/>
    <w:rsid w:val="00812C96"/>
    <w:rsid w:val="0082642B"/>
    <w:rsid w:val="008279FA"/>
    <w:rsid w:val="008439D1"/>
    <w:rsid w:val="008626E7"/>
    <w:rsid w:val="00870EE7"/>
    <w:rsid w:val="008731DE"/>
    <w:rsid w:val="008A45A6"/>
    <w:rsid w:val="008B1B1C"/>
    <w:rsid w:val="008C256E"/>
    <w:rsid w:val="008F686C"/>
    <w:rsid w:val="009104A1"/>
    <w:rsid w:val="009148DE"/>
    <w:rsid w:val="00921E46"/>
    <w:rsid w:val="0093392E"/>
    <w:rsid w:val="00934A5C"/>
    <w:rsid w:val="00940BF1"/>
    <w:rsid w:val="0094490C"/>
    <w:rsid w:val="00965F25"/>
    <w:rsid w:val="009777D9"/>
    <w:rsid w:val="00991B88"/>
    <w:rsid w:val="009A5753"/>
    <w:rsid w:val="009A579D"/>
    <w:rsid w:val="009E3297"/>
    <w:rsid w:val="009F734F"/>
    <w:rsid w:val="00A246B6"/>
    <w:rsid w:val="00A310D3"/>
    <w:rsid w:val="00A47E70"/>
    <w:rsid w:val="00A50CF0"/>
    <w:rsid w:val="00A7671C"/>
    <w:rsid w:val="00AA2CBC"/>
    <w:rsid w:val="00AB2590"/>
    <w:rsid w:val="00AC5820"/>
    <w:rsid w:val="00AD0D05"/>
    <w:rsid w:val="00AD1CD8"/>
    <w:rsid w:val="00AE3379"/>
    <w:rsid w:val="00B258BB"/>
    <w:rsid w:val="00B60465"/>
    <w:rsid w:val="00B67B97"/>
    <w:rsid w:val="00B968C8"/>
    <w:rsid w:val="00BA3EC5"/>
    <w:rsid w:val="00BA51D9"/>
    <w:rsid w:val="00BB5DFC"/>
    <w:rsid w:val="00BD279D"/>
    <w:rsid w:val="00BD6BB8"/>
    <w:rsid w:val="00BE2C07"/>
    <w:rsid w:val="00BF47FD"/>
    <w:rsid w:val="00BF7E7D"/>
    <w:rsid w:val="00C31B0C"/>
    <w:rsid w:val="00C43E0C"/>
    <w:rsid w:val="00C66BA2"/>
    <w:rsid w:val="00C9533E"/>
    <w:rsid w:val="00C95985"/>
    <w:rsid w:val="00CC5026"/>
    <w:rsid w:val="00CC68D0"/>
    <w:rsid w:val="00D03F9A"/>
    <w:rsid w:val="00D06D51"/>
    <w:rsid w:val="00D24991"/>
    <w:rsid w:val="00D50255"/>
    <w:rsid w:val="00D534B1"/>
    <w:rsid w:val="00D57C06"/>
    <w:rsid w:val="00DD15BF"/>
    <w:rsid w:val="00DE009F"/>
    <w:rsid w:val="00DE34CF"/>
    <w:rsid w:val="00E13F3D"/>
    <w:rsid w:val="00E34898"/>
    <w:rsid w:val="00E5728E"/>
    <w:rsid w:val="00E95C6E"/>
    <w:rsid w:val="00EB09B7"/>
    <w:rsid w:val="00EB0AB8"/>
    <w:rsid w:val="00EE7D7C"/>
    <w:rsid w:val="00F25D98"/>
    <w:rsid w:val="00F300FB"/>
    <w:rsid w:val="00F60592"/>
    <w:rsid w:val="00F90EA9"/>
    <w:rsid w:val="00FB6386"/>
    <w:rsid w:val="00FD3D6F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3A2F3"/>
  <w15:docId w15:val="{1D909550-41D1-4B3B-BB32-03F6EB43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E33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33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33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33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E33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E337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C74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EDD41-B0D9-4AB7-B285-FE10EC4B1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1445</TotalTime>
  <Pages>4</Pages>
  <Words>1374</Words>
  <Characters>7286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60</cp:revision>
  <cp:lastPrinted>1899-12-31T23:00:00Z</cp:lastPrinted>
  <dcterms:created xsi:type="dcterms:W3CDTF">2015-08-19T09:34:00Z</dcterms:created>
  <dcterms:modified xsi:type="dcterms:W3CDTF">2018-11-02T17:51:00Z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